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DEA" w:rsidRDefault="00E85DEA" w:rsidP="0043234B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ПОТБ\\ARMv51_files\\CC538647E49944999470225C2DC55A68\\Карта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11176/001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Главный врач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20668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8C75E5">
        <w:rPr>
          <w:rStyle w:val="a9"/>
        </w:rPr>
        <w:t xml:space="preserve"> Общебольничный медицинский персонал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8C75E5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8C75E5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003-302-157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8C75E5">
        <w:rPr>
          <w:rStyle w:val="a9"/>
        </w:rPr>
        <w:t xml:space="preserve"> ПЭВМ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8C75E5">
        <w:rPr>
          <w:rStyle w:val="a9"/>
        </w:rPr>
        <w:t xml:space="preserve"> Отсутствуют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6" w:name="s030_1"/>
            <w:bookmarkEnd w:id="6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7" w:name="s030_2"/>
            <w:bookmarkEnd w:id="7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8" w:name="s030_3"/>
            <w:bookmarkEnd w:id="8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9" w:name="s030_4"/>
            <w:bookmarkEnd w:id="9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0" w:name="s030_5"/>
            <w:bookmarkEnd w:id="10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1" w:name="s030_6"/>
            <w:bookmarkEnd w:id="11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2" w:name="s030_7"/>
            <w:bookmarkEnd w:id="12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3" w:name="s030_8"/>
            <w:bookmarkEnd w:id="13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4" w:name="s030_9"/>
            <w:bookmarkEnd w:id="14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5" w:name="s030_10"/>
            <w:bookmarkEnd w:id="15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6" w:name="s030_11"/>
            <w:bookmarkEnd w:id="16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7" w:name="s030_12"/>
            <w:bookmarkEnd w:id="17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8" w:name="s030_13"/>
            <w:bookmarkEnd w:id="18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19" w:name="s030_14"/>
            <w:bookmarkEnd w:id="19"/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bookmarkStart w:id="21" w:name="s030_itog"/>
            <w:bookmarkEnd w:id="21"/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1D6AF2">
        <w:rPr>
          <w:i/>
          <w:u w:val="single"/>
        </w:rPr>
        <w:t>1. Рекомендации по улучшению условий труда:</w:t>
      </w:r>
      <w:r w:rsidRPr="001D6AF2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1D6AF2">
        <w:rPr>
          <w:i/>
          <w:u w:val="single"/>
        </w:rPr>
        <w:tab/>
        <w:t>   </w:t>
      </w:r>
      <w:r w:rsidRPr="001D6AF2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1D6AF2">
        <w:rPr>
          <w:i/>
          <w:u w:val="single"/>
        </w:rPr>
        <w:tab/>
        <w:t>   </w:t>
      </w:r>
      <w:r w:rsidRPr="001D6AF2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1D6AF2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8C75E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8C75E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(дата)</w:t>
            </w: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(дата)</w:t>
            </w: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3E05B5" w:rsidTr="003E05B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 w:rsidRPr="003E05B5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 w:rsidRPr="003E05B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3E05B5" w:rsidTr="003E05B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vertAlign w:val="superscript"/>
              </w:rPr>
            </w:pPr>
            <w:r w:rsidRPr="003E05B5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8C75E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Хасаншин Гумэр Сыраевич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8C75E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8C75E5" w:rsidRDefault="00E85DEA" w:rsidP="00EF07A3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(дата)</w:t>
            </w: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8C75E5" w:rsidRDefault="00E85DEA" w:rsidP="00EF07A3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(дата)</w:t>
            </w: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8C75E5" w:rsidRDefault="00E85DEA" w:rsidP="00EF07A3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(дата)</w:t>
            </w: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8C75E5" w:rsidRDefault="00E85DEA" w:rsidP="00EF07A3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(дата)</w:t>
            </w: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C75E5" w:rsidRDefault="00E85DEA" w:rsidP="004E51DC">
            <w:pPr>
              <w:pStyle w:val="a8"/>
            </w:pPr>
          </w:p>
        </w:tc>
      </w:tr>
      <w:tr w:rsidR="00E85DEA" w:rsidRPr="008C75E5" w:rsidTr="008C75E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8C75E5" w:rsidRDefault="00E85DEA" w:rsidP="00EF07A3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8C75E5" w:rsidRDefault="00E85DEA" w:rsidP="004E51DC">
            <w:pPr>
              <w:pStyle w:val="a8"/>
              <w:rPr>
                <w:vertAlign w:val="superscript"/>
              </w:rPr>
            </w:pPr>
            <w:r w:rsidRPr="008C75E5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DB53A1" w:rsidRDefault="00E85DEA" w:rsidP="00CF2E61">
      <w:pPr>
        <w:pStyle w:val="1"/>
      </w:pPr>
    </w:p>
    <w:p w:rsidR="00E85DEA" w:rsidRPr="00DB53A1" w:rsidRDefault="00E85DEA" w:rsidP="00367816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DB53A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11176/001- Б</w:t>
            </w:r>
          </w:p>
        </w:tc>
      </w:tr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883461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DB53A1" w:rsidRDefault="00E85DEA" w:rsidP="00240A51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E85DEA" w:rsidRPr="00DB53A1" w:rsidRDefault="00E85DEA" w:rsidP="00240A51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E85DEA" w:rsidRPr="00DB53A1" w:rsidRDefault="00E85DEA" w:rsidP="00240A51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4A6A3B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E85DEA" w:rsidRPr="00DB53A1" w:rsidRDefault="00E85DEA" w:rsidP="00506D53">
      <w:pPr>
        <w:pStyle w:val="a6"/>
      </w:pPr>
      <w:r w:rsidRPr="00DB53A1">
        <w:t>2. Сведения о работодателе:</w:t>
      </w:r>
    </w:p>
    <w:p w:rsidR="00E85DEA" w:rsidRPr="00DB53A1" w:rsidRDefault="00E85DEA" w:rsidP="00506D53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A125D4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A125D4">
        <w:rPr>
          <w:rStyle w:val="a9"/>
        </w:rPr>
        <w:t xml:space="preserve">440052, г. Пенза, ул. Ново-Тамбовская, д.9; г. Пенза, ул. Суворова, 225, г. Пенза, Автоматный переулок, 2А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A125D4">
        <w:rPr>
          <w:rStyle w:val="a9"/>
        </w:rPr>
        <w:t xml:space="preserve"> Общебольничный медицинский персонал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pPr>
        <w:pStyle w:val="a6"/>
      </w:pPr>
      <w:r w:rsidRPr="00DB53A1">
        <w:t>3. Сведения о рабочем месте:</w:t>
      </w:r>
    </w:p>
    <w:p w:rsidR="00E85DEA" w:rsidRPr="00DB53A1" w:rsidRDefault="00E85DEA" w:rsidP="00506D53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11176/001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A125D4">
        <w:rPr>
          <w:rStyle w:val="a9"/>
        </w:rPr>
        <w:t xml:space="preserve"> Главный врач </w:t>
      </w:r>
      <w:r w:rsidRPr="00DB53A1">
        <w:rPr>
          <w:rStyle w:val="a9"/>
        </w:rPr>
        <w:fldChar w:fldCharType="end"/>
      </w:r>
    </w:p>
    <w:p w:rsidR="00E85DEA" w:rsidRPr="00DB53A1" w:rsidRDefault="00E85DEA" w:rsidP="00506D53">
      <w:r w:rsidRPr="00DB53A1">
        <w:t>3.3. Код по ОК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A125D4">
        <w:rPr>
          <w:rStyle w:val="a9"/>
        </w:rPr>
        <w:t xml:space="preserve"> 20668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240A51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A125D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DB53A1" w:rsidTr="00751B84">
        <w:trPr>
          <w:jc w:val="center"/>
        </w:trPr>
        <w:tc>
          <w:tcPr>
            <w:tcW w:w="4678" w:type="dxa"/>
            <w:vAlign w:val="center"/>
          </w:tcPr>
          <w:p w:rsidR="00E85DEA" w:rsidRPr="00DB53A1" w:rsidRDefault="00E85DEA" w:rsidP="00240A51">
            <w:pPr>
              <w:pStyle w:val="a8"/>
            </w:pPr>
            <w:bookmarkStart w:id="40" w:name="si_table"/>
            <w:bookmarkEnd w:id="40"/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DB53A1" w:rsidRDefault="00E85DEA" w:rsidP="00240A51">
            <w:pPr>
              <w:pStyle w:val="a8"/>
            </w:pPr>
            <w:bookmarkStart w:id="41" w:name="si_factory_num"/>
            <w:bookmarkEnd w:id="41"/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DB53A1" w:rsidRDefault="00E85DEA" w:rsidP="00240A51">
            <w:pPr>
              <w:pStyle w:val="a8"/>
            </w:pPr>
            <w:bookmarkStart w:id="42" w:name="si_sertif"/>
            <w:bookmarkEnd w:id="42"/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DB53A1" w:rsidRDefault="00E85DEA" w:rsidP="00240A51">
            <w:pPr>
              <w:pStyle w:val="a8"/>
            </w:pPr>
            <w:bookmarkStart w:id="43" w:name="si_end_date"/>
            <w:bookmarkEnd w:id="43"/>
            <w:r w:rsidRPr="00DB53A1">
              <w:t>Погрешность измерения</w:t>
            </w:r>
          </w:p>
        </w:tc>
      </w:tr>
    </w:tbl>
    <w:p w:rsidR="00E85DEA" w:rsidRPr="00DB53A1" w:rsidRDefault="00E85DEA" w:rsidP="0092778A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DB53A1" w:rsidRDefault="00E85DEA" w:rsidP="00AD14A4">
      <w:fldSimple w:instr=" DOCVARIABLE izm_nd_new \* MERGEFORMAT " w:fldLock="1">
        <w:r w:rsidRPr="004A6A3B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DB53A1" w:rsidRDefault="00E85DEA" w:rsidP="00745D40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DB53A1" w:rsidRDefault="00E85DEA" w:rsidP="00745D40">
            <w:pPr>
              <w:pStyle w:val="a8"/>
              <w:jc w:val="left"/>
            </w:pPr>
            <w:bookmarkStart w:id="44" w:name="svet_table"/>
            <w:bookmarkStart w:id="45" w:name="main_table"/>
            <w:bookmarkStart w:id="46" w:name="param_column"/>
            <w:bookmarkEnd w:id="44"/>
            <w:bookmarkEnd w:id="45"/>
            <w:bookmarkEnd w:id="46"/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bookmarkStart w:id="47" w:name="fact_column"/>
            <w:bookmarkEnd w:id="47"/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bookmarkStart w:id="48" w:name="norm_column"/>
            <w:bookmarkEnd w:id="48"/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bookmarkStart w:id="49" w:name="kut_column"/>
            <w:bookmarkEnd w:id="49"/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bookmarkStart w:id="50" w:name="time_column"/>
            <w:bookmarkStart w:id="51" w:name="time_min_column"/>
            <w:bookmarkEnd w:id="50"/>
            <w:bookmarkEnd w:id="51"/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b/>
              </w:rPr>
            </w:pPr>
            <w:bookmarkStart w:id="52" w:name="zona1"/>
            <w:bookmarkEnd w:id="52"/>
            <w:r w:rsidRPr="004A6A3B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25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bookmarkStart w:id="53" w:name="group3_z1"/>
            <w:bookmarkEnd w:id="53"/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bookmarkStart w:id="54" w:name="group4_z1"/>
            <w:bookmarkEnd w:id="54"/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b/>
                <w:i/>
              </w:rPr>
            </w:pPr>
            <w:bookmarkStart w:id="55" w:name="zona2"/>
            <w:bookmarkEnd w:id="55"/>
            <w:r w:rsidRPr="004A6A3B"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  <w:r>
              <w:t>50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bookmarkStart w:id="56" w:name="group3_z2"/>
            <w:bookmarkEnd w:id="56"/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bookmarkStart w:id="57" w:name="group4_z2"/>
            <w:bookmarkEnd w:id="57"/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755E19" w:rsidRDefault="00E85DEA" w:rsidP="00745D40">
            <w:pPr>
              <w:pStyle w:val="a8"/>
              <w:jc w:val="left"/>
              <w:rPr>
                <w:b/>
                <w:i/>
              </w:rPr>
            </w:pPr>
            <w:bookmarkStart w:id="58" w:name="zona3"/>
            <w:bookmarkEnd w:id="58"/>
            <w:r w:rsidRPr="00755E19">
              <w:rPr>
                <w:b/>
                <w:i/>
              </w:rPr>
              <w:lastRenderedPageBreak/>
              <w:t>Палаты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  <w:r>
              <w:t>25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755E19" w:rsidRDefault="00E85DEA" w:rsidP="00745D40">
            <w:pPr>
              <w:pStyle w:val="a8"/>
              <w:jc w:val="left"/>
              <w:rPr>
                <w:i/>
              </w:rPr>
            </w:pPr>
            <w:bookmarkStart w:id="59" w:name="group3_z3"/>
            <w:bookmarkEnd w:id="59"/>
            <w:r w:rsidRPr="00755E19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755E19" w:rsidRDefault="00E85DEA" w:rsidP="00745D40">
            <w:pPr>
              <w:pStyle w:val="a8"/>
              <w:jc w:val="left"/>
              <w:rPr>
                <w:i/>
              </w:rPr>
            </w:pPr>
            <w:bookmarkStart w:id="60" w:name="group4_z3"/>
            <w:bookmarkEnd w:id="60"/>
            <w:r w:rsidRPr="00755E19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DB53A1" w:rsidRDefault="00E85DEA" w:rsidP="00367816"/>
    <w:p w:rsidR="00E85DEA" w:rsidRPr="00DB53A1" w:rsidRDefault="00E85DEA" w:rsidP="00D76DF8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755E19">
          <w:rPr>
            <w:bCs/>
          </w:rPr>
          <w:t>-</w:t>
        </w:r>
        <w:r w:rsidRPr="00755E19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DB53A1" w:rsidRDefault="00E85DEA" w:rsidP="00367816">
      <w:pPr>
        <w:spacing w:before="120"/>
        <w:rPr>
          <w:rStyle w:val="a7"/>
        </w:rPr>
      </w:pPr>
      <w:r w:rsidRPr="00DB53A1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A6A3B" w:rsidTr="004A6A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Митяева Ольга Александровна</w:t>
            </w:r>
          </w:p>
        </w:tc>
      </w:tr>
      <w:tr w:rsidR="00E85DEA" w:rsidRPr="004A6A3B" w:rsidTr="004A6A3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bookmarkStart w:id="61" w:name="fio_users2"/>
            <w:bookmarkEnd w:id="61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(Ф.И.О.)</w:t>
            </w:r>
          </w:p>
        </w:tc>
      </w:tr>
    </w:tbl>
    <w:p w:rsidR="00E85DEA" w:rsidRPr="00DB53A1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1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CA59E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CA59E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 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A59E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CA59E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CA59E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CA59E1" w:rsidRDefault="00E85DEA" w:rsidP="00585F8C">
      <w:pPr>
        <w:pStyle w:val="1"/>
      </w:pPr>
    </w:p>
    <w:p w:rsidR="00E85DEA" w:rsidRPr="00CA59E1" w:rsidRDefault="00E85DEA" w:rsidP="00367816">
      <w:pPr>
        <w:pStyle w:val="1"/>
      </w:pPr>
      <w:r w:rsidRPr="00CA59E1">
        <w:t>ПРОТОКОЛ</w:t>
      </w:r>
      <w:r w:rsidRPr="00CA59E1">
        <w:rPr>
          <w:caps/>
        </w:rPr>
        <w:br/>
      </w:r>
      <w:r w:rsidRPr="00CA59E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367816">
            <w:r w:rsidRPr="00CA59E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CA59E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11176/001- Ш</w:t>
            </w:r>
          </w:p>
        </w:tc>
      </w:tr>
      <w:tr w:rsidR="00E85DEA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883461">
            <w:pPr>
              <w:pStyle w:val="ad"/>
              <w:rPr>
                <w:bCs/>
              </w:rPr>
            </w:pPr>
            <w:r w:rsidRPr="00CA59E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CA59E1" w:rsidRDefault="00E85DEA" w:rsidP="00305844">
      <w:pPr>
        <w:rPr>
          <w:rStyle w:val="a7"/>
        </w:rPr>
      </w:pPr>
      <w:r w:rsidRPr="00CA59E1">
        <w:rPr>
          <w:rStyle w:val="a7"/>
        </w:rPr>
        <w:t xml:space="preserve">1. Дата: </w:t>
      </w:r>
    </w:p>
    <w:p w:rsidR="00E85DEA" w:rsidRPr="00CA59E1" w:rsidRDefault="00E85DEA" w:rsidP="00305844">
      <w:pPr>
        <w:rPr>
          <w:rStyle w:val="a7"/>
          <w:b w:val="0"/>
        </w:rPr>
      </w:pPr>
      <w:r w:rsidRPr="00CA59E1">
        <w:rPr>
          <w:rStyle w:val="a7"/>
        </w:rPr>
        <w:t>1.1 Проведения измерений:</w:t>
      </w:r>
      <w:r w:rsidRPr="00CA59E1">
        <w:t xml:space="preserve"> </w:t>
      </w:r>
      <w:fldSimple w:instr=" DOCVARIABLE izm_date \* MERGEFORMAT " w:fldLock="1">
        <w:r>
          <w:t>08.12.2017</w:t>
        </w:r>
      </w:fldSimple>
    </w:p>
    <w:p w:rsidR="00E85DEA" w:rsidRPr="00CA59E1" w:rsidRDefault="00E85DEA" w:rsidP="00305844">
      <w:pPr>
        <w:rPr>
          <w:b/>
        </w:rPr>
      </w:pPr>
      <w:r w:rsidRPr="00CA59E1">
        <w:rPr>
          <w:rStyle w:val="a7"/>
        </w:rPr>
        <w:t>1.2 Оформления протокола</w:t>
      </w:r>
      <w:r w:rsidRPr="00CA59E1">
        <w:rPr>
          <w:color w:val="000000"/>
        </w:rPr>
        <w:t xml:space="preserve">: </w:t>
      </w:r>
      <w:fldSimple w:instr=" DOCVARIABLE fill_date \* MERGEFORMAT " w:fldLock="1">
        <w:r w:rsidRPr="005F1DCF">
          <w:rPr>
            <w:bCs/>
          </w:rPr>
          <w:t>22</w:t>
        </w:r>
        <w:r>
          <w:t>.12.2017</w:t>
        </w:r>
      </w:fldSimple>
    </w:p>
    <w:p w:rsidR="00E85DEA" w:rsidRPr="00CA59E1" w:rsidRDefault="00E85DEA" w:rsidP="00814094">
      <w:pPr>
        <w:pStyle w:val="a6"/>
      </w:pPr>
      <w:r w:rsidRPr="00CA59E1">
        <w:t>2. Сведения о работодателе:</w:t>
      </w:r>
    </w:p>
    <w:p w:rsidR="00E85DEA" w:rsidRPr="00CA59E1" w:rsidRDefault="00E85DEA" w:rsidP="00814094">
      <w:r w:rsidRPr="00CA59E1">
        <w:t>2.1. Наименование 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rbtd_name \* MERGEFORMAT </w:instrText>
      </w:r>
      <w:r w:rsidRPr="00CA59E1">
        <w:rPr>
          <w:rStyle w:val="a9"/>
        </w:rPr>
        <w:fldChar w:fldCharType="separate"/>
      </w:r>
      <w:r w:rsidRPr="008D2155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2.2. Место нахождения и место осуществления деятельности 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rbtd_adr \* MERGEFORMAT </w:instrText>
      </w:r>
      <w:r w:rsidRPr="00CA59E1">
        <w:rPr>
          <w:rStyle w:val="a9"/>
        </w:rPr>
        <w:fldChar w:fldCharType="separate"/>
      </w:r>
      <w:r w:rsidRPr="008D2155">
        <w:rPr>
          <w:rStyle w:val="a9"/>
        </w:rPr>
        <w:t xml:space="preserve">440052, г. Пенза, ул. Ново-Тамбовская, д.9; г. Пенза, ул. Суворова, 225, г. Пенза, Автоматный переулок, 2А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2.3. Наименование структурного подразделения: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ceh_info \* MERGEFORMAT </w:instrText>
      </w:r>
      <w:r w:rsidRPr="00CA59E1">
        <w:rPr>
          <w:rStyle w:val="a9"/>
        </w:rPr>
        <w:fldChar w:fldCharType="separate"/>
      </w:r>
      <w:r w:rsidRPr="008D2155">
        <w:rPr>
          <w:rStyle w:val="a9"/>
        </w:rPr>
        <w:t xml:space="preserve"> Общебольничный медицинский персонал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pPr>
        <w:pStyle w:val="a6"/>
      </w:pPr>
      <w:r w:rsidRPr="00CA59E1">
        <w:t>3. Сведения о рабочем месте:</w:t>
      </w:r>
    </w:p>
    <w:p w:rsidR="00E85DEA" w:rsidRPr="00CA59E1" w:rsidRDefault="00E85DEA" w:rsidP="00814094">
      <w:r w:rsidRPr="00CA59E1">
        <w:t>3.1. Номер рабочего места:</w:t>
      </w:r>
      <w:r w:rsidRPr="00CA59E1">
        <w:rPr>
          <w:rStyle w:val="a9"/>
        </w:rPr>
        <w:t xml:space="preserve"> </w:t>
      </w:r>
      <w:r w:rsidRPr="00CA59E1">
        <w:rPr>
          <w:u w:val="single"/>
        </w:rPr>
        <w:fldChar w:fldCharType="begin" w:fldLock="1"/>
      </w:r>
      <w:r w:rsidRPr="00CA59E1">
        <w:rPr>
          <w:u w:val="single"/>
        </w:rPr>
        <w:instrText xml:space="preserve"> DOCVARIABLE rm_number \* MERGEFORMAT </w:instrText>
      </w:r>
      <w:r w:rsidRPr="00CA59E1">
        <w:rPr>
          <w:u w:val="single"/>
        </w:rPr>
        <w:fldChar w:fldCharType="separate"/>
      </w:r>
      <w:r>
        <w:rPr>
          <w:u w:val="single"/>
        </w:rPr>
        <w:t xml:space="preserve"> 11176/001 </w:t>
      </w:r>
      <w:r w:rsidRPr="00CA59E1">
        <w:rPr>
          <w:u w:val="single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3.2. Наименование рабочего места: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rm_name \* MERGEFORMAT </w:instrText>
      </w:r>
      <w:r w:rsidRPr="00CA59E1">
        <w:rPr>
          <w:rStyle w:val="a9"/>
        </w:rPr>
        <w:fldChar w:fldCharType="separate"/>
      </w:r>
      <w:r w:rsidRPr="008D2155">
        <w:rPr>
          <w:rStyle w:val="a9"/>
        </w:rPr>
        <w:t xml:space="preserve"> Главный врач </w:t>
      </w:r>
      <w:r w:rsidRPr="00CA59E1">
        <w:rPr>
          <w:rStyle w:val="a9"/>
        </w:rPr>
        <w:fldChar w:fldCharType="end"/>
      </w:r>
    </w:p>
    <w:p w:rsidR="00E85DEA" w:rsidRPr="00CA59E1" w:rsidRDefault="00E85DEA" w:rsidP="00814094">
      <w:r w:rsidRPr="00CA59E1">
        <w:t>3.3. Код по ОК 016-94: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codeok \* MERGEFORMAT </w:instrText>
      </w:r>
      <w:r w:rsidRPr="00CA59E1">
        <w:rPr>
          <w:rStyle w:val="a9"/>
        </w:rPr>
        <w:fldChar w:fldCharType="separate"/>
      </w:r>
      <w:r w:rsidRPr="008D2155">
        <w:rPr>
          <w:rStyle w:val="a9"/>
        </w:rPr>
        <w:t xml:space="preserve"> 20668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305844">
      <w:pPr>
        <w:pStyle w:val="a6"/>
      </w:pPr>
      <w:r w:rsidRPr="00CA59E1">
        <w:t xml:space="preserve">4. Сведения о средствах измерения: </w:t>
      </w:r>
      <w:fldSimple w:instr=" DOCVARIABLE izm_tools \* MERGEFORMAT " w:fldLock="1">
        <w:r w:rsidRPr="008D215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CA59E1" w:rsidTr="00C30AD7">
        <w:trPr>
          <w:jc w:val="center"/>
        </w:trPr>
        <w:tc>
          <w:tcPr>
            <w:tcW w:w="4678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Погрешность измерения</w:t>
            </w:r>
          </w:p>
        </w:tc>
      </w:tr>
      <w:tr w:rsidR="00E85DEA" w:rsidRPr="00CA59E1" w:rsidTr="00C30AD7">
        <w:trPr>
          <w:jc w:val="center"/>
        </w:trPr>
        <w:tc>
          <w:tcPr>
            <w:tcW w:w="4678" w:type="dxa"/>
            <w:vAlign w:val="center"/>
          </w:tcPr>
          <w:p w:rsidR="00E85DEA" w:rsidRPr="00CA59E1" w:rsidRDefault="00E85DEA" w:rsidP="005F1DCF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CA59E1" w:rsidRDefault="00E85DEA" w:rsidP="0092778A">
      <w:pPr>
        <w:pStyle w:val="a6"/>
      </w:pPr>
      <w:r w:rsidRPr="00CA59E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F1DCF" w:rsidRDefault="00E85DEA" w:rsidP="00AD14A4">
      <w:r w:rsidRPr="00CA59E1">
        <w:fldChar w:fldCharType="begin" w:fldLock="1"/>
      </w:r>
      <w:r w:rsidRPr="00CA59E1">
        <w:instrText xml:space="preserve"> DOCVARIABLE izm_nd_new \* MERGEFORMAT </w:instrText>
      </w:r>
      <w:r w:rsidRPr="00CA59E1">
        <w:fldChar w:fldCharType="separate"/>
      </w:r>
      <w:r w:rsidRPr="005F1DCF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E85DEA" w:rsidRPr="00CA59E1" w:rsidRDefault="00E85DEA" w:rsidP="00AD14A4">
      <w:r w:rsidRPr="005F1DCF">
        <w:t>- ГОСТ ISO 9612-2016 Акустика. Измерения шума для оценки его воздействия на человека. Метод измерений на рабочих местах.</w:t>
      </w:r>
      <w:r w:rsidRPr="00CA59E1">
        <w:fldChar w:fldCharType="end"/>
      </w:r>
    </w:p>
    <w:p w:rsidR="00E85DEA" w:rsidRPr="00CA59E1" w:rsidRDefault="00E85DEA" w:rsidP="00A907F6">
      <w:pPr>
        <w:pStyle w:val="a6"/>
      </w:pPr>
      <w:r w:rsidRPr="00CA59E1">
        <w:t>6. Сведения об источнике шума:</w:t>
      </w:r>
    </w:p>
    <w:p w:rsidR="00E85DEA" w:rsidRPr="00CA59E1" w:rsidRDefault="00E85DEA" w:rsidP="00072388">
      <w:r w:rsidRPr="00CA59E1">
        <w:t xml:space="preserve"> </w:t>
      </w:r>
      <w:fldSimple w:instr=" DOCVARIABLE &quot;dop_shum&quot; \* MERGEFORMAT " w:fldLock="1">
        <w:r w:rsidRPr="008D2155">
          <w:t xml:space="preserve"> ПЭВМ </w:t>
        </w:r>
      </w:fldSimple>
    </w:p>
    <w:p w:rsidR="00E85DEA" w:rsidRPr="00CA59E1" w:rsidRDefault="00E85DEA" w:rsidP="007C56B5">
      <w:pPr>
        <w:pStyle w:val="a6"/>
      </w:pPr>
      <w:r w:rsidRPr="00CA59E1">
        <w:t>7. Стратегия измерения шума на рабочем месте в соо</w:t>
      </w:r>
      <w:r>
        <w:t xml:space="preserve">тветствии с </w:t>
      </w:r>
      <w:r w:rsidRPr="00CA59E1">
        <w:rPr>
          <w:szCs w:val="20"/>
        </w:rPr>
        <w:t>ГОСТ ISO 9612-2016</w:t>
      </w:r>
      <w:r w:rsidRPr="00CA59E1">
        <w:t>:</w:t>
      </w:r>
    </w:p>
    <w:p w:rsidR="00E85DEA" w:rsidRPr="00CA59E1" w:rsidRDefault="00E85DEA" w:rsidP="007C56B5">
      <w:r w:rsidRPr="00CA59E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CA59E1" w:rsidRDefault="00E85DEA" w:rsidP="00034251">
      <w:pPr>
        <w:pStyle w:val="a6"/>
        <w:rPr>
          <w:b w:val="0"/>
        </w:rPr>
      </w:pPr>
      <w:r w:rsidRPr="00CA59E1">
        <w:t>8. Дополнительные сведения о рабочей обстановке и условиях измерения:</w:t>
      </w:r>
      <w:r w:rsidRPr="00CA59E1">
        <w:rPr>
          <w:b w:val="0"/>
        </w:rPr>
        <w:t>  отсутствуют</w:t>
      </w:r>
    </w:p>
    <w:p w:rsidR="00E85DEA" w:rsidRPr="00CA59E1" w:rsidRDefault="00E85DEA" w:rsidP="00A907F6">
      <w:pPr>
        <w:pStyle w:val="a6"/>
      </w:pPr>
      <w:r w:rsidRPr="00CA59E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CA59E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CA59E1" w:rsidRDefault="00E85DEA" w:rsidP="007C56B5">
            <w:pPr>
              <w:pStyle w:val="a8"/>
            </w:pPr>
            <w:bookmarkStart w:id="62" w:name="izm_param"/>
            <w:bookmarkStart w:id="63" w:name="izm_table1"/>
            <w:bookmarkEnd w:id="62"/>
            <w:bookmarkEnd w:id="63"/>
            <w:r w:rsidRPr="00CA59E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Продолжительность операции, мин</w:t>
            </w:r>
          </w:p>
        </w:tc>
      </w:tr>
      <w:tr w:rsidR="00E85DEA" w:rsidRPr="00CA59E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CA59E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CA59E1" w:rsidRDefault="00E85DEA" w:rsidP="007C56B5">
            <w:pPr>
              <w:pStyle w:val="a8"/>
            </w:pPr>
            <w:bookmarkStart w:id="64" w:name="izm_level"/>
            <w:bookmarkEnd w:id="64"/>
            <w:r w:rsidRPr="00CA59E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CA59E1" w:rsidRDefault="00E85DEA" w:rsidP="007C56B5">
            <w:pPr>
              <w:pStyle w:val="a8"/>
            </w:pPr>
            <w:bookmarkStart w:id="65" w:name="izm_ekv_level"/>
            <w:bookmarkEnd w:id="65"/>
            <w:r w:rsidRPr="00CA59E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CA59E1" w:rsidRDefault="00E85DEA" w:rsidP="007C56B5">
            <w:pPr>
              <w:pStyle w:val="a8"/>
            </w:pPr>
            <w:bookmarkStart w:id="66" w:name="izm_time"/>
            <w:bookmarkEnd w:id="66"/>
            <w:r w:rsidRPr="00CA59E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CA59E1" w:rsidRDefault="00E85DEA" w:rsidP="007C56B5">
            <w:pPr>
              <w:pStyle w:val="a8"/>
            </w:pPr>
            <w:bookmarkStart w:id="67" w:name="izm_avg_time"/>
            <w:bookmarkEnd w:id="67"/>
            <w:r w:rsidRPr="00CA59E1">
              <w:t xml:space="preserve">Средняя </w:t>
            </w:r>
          </w:p>
        </w:tc>
      </w:tr>
      <w:tr w:rsidR="00E85DEA" w:rsidRPr="00CA59E1" w:rsidTr="00C30AD7">
        <w:trPr>
          <w:jc w:val="center"/>
        </w:trPr>
        <w:tc>
          <w:tcPr>
            <w:tcW w:w="3085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48.2; 48.0; 49.5</w:t>
            </w:r>
          </w:p>
        </w:tc>
        <w:tc>
          <w:tcPr>
            <w:tcW w:w="2108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48.6</w:t>
            </w:r>
          </w:p>
        </w:tc>
        <w:tc>
          <w:tcPr>
            <w:tcW w:w="1843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90</w:t>
            </w:r>
          </w:p>
        </w:tc>
        <w:tc>
          <w:tcPr>
            <w:tcW w:w="1418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90</w:t>
            </w:r>
          </w:p>
        </w:tc>
      </w:tr>
    </w:tbl>
    <w:p w:rsidR="00E85DEA" w:rsidRPr="00CA59E1" w:rsidRDefault="00E85DEA">
      <w:pPr>
        <w:rPr>
          <w:sz w:val="2"/>
          <w:szCs w:val="2"/>
        </w:rPr>
      </w:pPr>
    </w:p>
    <w:p w:rsidR="00E85DEA" w:rsidRPr="00CA59E1" w:rsidRDefault="00E85DEA" w:rsidP="00FE033F">
      <w:pPr>
        <w:pStyle w:val="a6"/>
      </w:pPr>
      <w:bookmarkStart w:id="68" w:name="izm_descr"/>
      <w:bookmarkEnd w:id="68"/>
      <w:r w:rsidRPr="00CA59E1">
        <w:t>10. Результат вычисления измеренных величин показателей шума:</w:t>
      </w:r>
    </w:p>
    <w:p w:rsidR="00E85DEA" w:rsidRPr="00CA59E1" w:rsidRDefault="00E85DEA" w:rsidP="00FE033F">
      <w:pPr>
        <w:pStyle w:val="a6"/>
      </w:pPr>
      <w:r w:rsidRPr="00CA59E1">
        <w:rPr>
          <w:b w:val="0"/>
          <w:color w:val="auto"/>
        </w:rPr>
        <w:fldChar w:fldCharType="begin" w:fldLock="1"/>
      </w:r>
      <w:r w:rsidRPr="00CA59E1">
        <w:rPr>
          <w:b w:val="0"/>
          <w:color w:val="auto"/>
        </w:rPr>
        <w:instrText xml:space="preserve"> DOCVARIABLE  shum_result \* MERGEFORMAT </w:instrText>
      </w:r>
      <w:r w:rsidRPr="00CA59E1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42.6 дБА со стандартной неопределенностью, равной 1.3 дБА.</w:t>
      </w:r>
      <w:r w:rsidRPr="00CA59E1">
        <w:rPr>
          <w:b w:val="0"/>
          <w:color w:val="auto"/>
        </w:rPr>
        <w:fldChar w:fldCharType="end"/>
      </w:r>
      <w:r w:rsidRPr="00CA59E1">
        <w:rPr>
          <w:b w:val="0"/>
          <w:color w:val="auto"/>
        </w:rPr>
        <w:br/>
      </w:r>
      <w:r w:rsidRPr="00CA59E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CA59E1" w:rsidTr="006939DC">
        <w:trPr>
          <w:jc w:val="center"/>
        </w:trPr>
        <w:tc>
          <w:tcPr>
            <w:tcW w:w="372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Фактор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Класс условий труда</w:t>
            </w:r>
          </w:p>
        </w:tc>
      </w:tr>
      <w:tr w:rsidR="00E85DEA" w:rsidRPr="00CA59E1" w:rsidTr="006939DC">
        <w:trPr>
          <w:jc w:val="center"/>
        </w:trPr>
        <w:tc>
          <w:tcPr>
            <w:tcW w:w="372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lastRenderedPageBreak/>
              <w:t>Эквивалентный уровень звука, дБА</w:t>
            </w:r>
            <w:bookmarkStart w:id="69" w:name="Lekv"/>
            <w:bookmarkEnd w:id="69"/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42.6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CA59E1" w:rsidRDefault="00E85DEA" w:rsidP="00A907F6">
      <w:pPr>
        <w:pStyle w:val="a6"/>
      </w:pPr>
      <w:r w:rsidRPr="00CA59E1">
        <w:t>12. Заключение:</w:t>
      </w:r>
    </w:p>
    <w:p w:rsidR="00E85DEA" w:rsidRPr="00CA59E1" w:rsidRDefault="00E85DEA" w:rsidP="00D76DF8">
      <w:fldSimple w:instr=" DOCVARIABLE att_zakl \* MERGEFORMAT " w:fldLock="1">
        <w:r w:rsidRPr="00B725AA">
          <w:rPr>
            <w:bCs/>
          </w:rPr>
          <w:t>-</w:t>
        </w:r>
        <w:r w:rsidRPr="00B725AA">
          <w:t xml:space="preserve"> фактический уровень вредного фактора соответствует гигиеническим нормативам;</w:t>
        </w:r>
      </w:fldSimple>
      <w:r w:rsidRPr="00CA59E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CA59E1" w:rsidRDefault="00E85DEA" w:rsidP="00367816">
      <w:pPr>
        <w:spacing w:before="120"/>
        <w:rPr>
          <w:rStyle w:val="a7"/>
        </w:rPr>
      </w:pPr>
      <w:r w:rsidRPr="00CA59E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F1DCF" w:rsidTr="005F1DC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Митяева Ольга Александровна</w:t>
            </w:r>
          </w:p>
        </w:tc>
      </w:tr>
      <w:tr w:rsidR="00E85DEA" w:rsidRPr="005F1DCF" w:rsidTr="005F1DC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E85DEA" w:rsidRPr="00CA59E1" w:rsidRDefault="00E85DEA" w:rsidP="00305844">
      <w:pPr>
        <w:rPr>
          <w:b/>
          <w:color w:val="000000"/>
        </w:rPr>
      </w:pPr>
    </w:p>
    <w:p w:rsidR="00E85DEA" w:rsidRPr="00CA59E1" w:rsidRDefault="00E85DEA" w:rsidP="00305844">
      <w:r w:rsidRPr="00CA59E1">
        <w:rPr>
          <w:b/>
          <w:color w:val="000000"/>
        </w:rPr>
        <w:t>14. Сотрудники организации (лаборатории)</w:t>
      </w:r>
      <w:r w:rsidRPr="00CA59E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F1DCF" w:rsidTr="005F1DC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  <w:r w:rsidRPr="005F1DCF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  <w:r w:rsidRPr="005F1DCF">
              <w:t>Жиров Константин Валерьевич</w:t>
            </w:r>
          </w:p>
        </w:tc>
      </w:tr>
      <w:tr w:rsidR="00E85DEA" w:rsidRPr="005F1DCF" w:rsidTr="005F1DC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bookmarkStart w:id="70" w:name="fio_izm_users"/>
            <w:bookmarkEnd w:id="7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E85DEA" w:rsidRPr="00CA59E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1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11176/001-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62C">
          <w:rPr>
            <w:bCs/>
          </w:rPr>
          <w:t>22</w:t>
        </w:r>
        <w:r>
          <w:t>.12.2017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3365CC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3365CC">
        <w:rPr>
          <w:rStyle w:val="a9"/>
        </w:rPr>
        <w:t xml:space="preserve">440052, г. Пенза, ул. Ново-Тамбовская, д.9; г. Пенза, ул. Суворова, 225, г. Пенза, Автоматный переулок, 2А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3365CC">
        <w:rPr>
          <w:rStyle w:val="a9"/>
        </w:rPr>
        <w:t xml:space="preserve"> Общебольничный медицинский персонал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11176/001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3365CC">
        <w:rPr>
          <w:rStyle w:val="a9"/>
        </w:rPr>
        <w:t xml:space="preserve"> Главный врач </w:t>
      </w:r>
      <w:r w:rsidRPr="001D5852">
        <w:rPr>
          <w:rStyle w:val="a9"/>
        </w:rPr>
        <w:fldChar w:fldCharType="end"/>
      </w:r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3365CC">
        <w:rPr>
          <w:rStyle w:val="a9"/>
        </w:rPr>
        <w:t xml:space="preserve"> 20668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3365C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41762C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41762C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62C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E85DEA" w:rsidRPr="001D5852" w:rsidRDefault="00E85DEA" w:rsidP="00AD14A4">
      <w:r w:rsidRPr="0041762C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bookmarkStart w:id="71" w:name="dop_table"/>
            <w:bookmarkEnd w:id="71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bookmarkStart w:id="72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0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883461">
            <w:pPr>
              <w:pStyle w:val="a8"/>
            </w:pPr>
            <w:bookmarkStart w:id="73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</w:tbl>
    <w:bookmarkEnd w:id="72"/>
    <w:bookmarkEnd w:id="73"/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</w:pPr>
            <w:bookmarkStart w:id="74" w:name="osv__z1"/>
            <w:bookmarkEnd w:id="74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442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</w:pPr>
            <w:bookmarkStart w:id="75" w:name="osv__z2"/>
            <w:bookmarkEnd w:id="75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t>450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1762C">
          <w:rPr>
            <w:bCs/>
          </w:rPr>
          <w:t>-</w:t>
        </w:r>
        <w:r w:rsidRPr="0041762C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62C" w:rsidTr="004176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Митяева Ольга Александровна</w:t>
            </w:r>
          </w:p>
        </w:tc>
      </w:tr>
      <w:tr w:rsidR="00E85DEA" w:rsidRPr="0041762C" w:rsidTr="0041762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62C" w:rsidTr="004176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  <w:r w:rsidRPr="0041762C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  <w:r w:rsidRPr="0041762C">
              <w:t>Жиров Константин Валерьевич</w:t>
            </w:r>
          </w:p>
        </w:tc>
      </w:tr>
      <w:tr w:rsidR="00E85DEA" w:rsidRPr="0041762C" w:rsidTr="0041762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15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11176/001- ТМ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A02DC0">
          <w:rPr>
            <w:bCs/>
          </w:rPr>
          <w:t>22</w:t>
        </w:r>
        <w:r>
          <w:t>.12.2017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1878AD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1878AD">
        <w:rPr>
          <w:rStyle w:val="a9"/>
        </w:rPr>
        <w:t xml:space="preserve">440052, г. Пенза, ул. Ново-Тамбовская, д.9; г. Пенза, ул. Суворова, 225, г. Пенза, Автоматный переулок, 2А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1878AD">
        <w:rPr>
          <w:rStyle w:val="a9"/>
        </w:rPr>
        <w:t xml:space="preserve"> Общебольничный медицинский персонал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11176/001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1878AD">
        <w:rPr>
          <w:rStyle w:val="a9"/>
        </w:rPr>
        <w:t xml:space="preserve"> Главный врач </w:t>
      </w:r>
      <w:r w:rsidRPr="006E3E71">
        <w:rPr>
          <w:rStyle w:val="a9"/>
        </w:rPr>
        <w:fldChar w:fldCharType="end"/>
      </w:r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1878AD">
        <w:rPr>
          <w:rStyle w:val="a9"/>
        </w:rPr>
        <w:t xml:space="preserve"> 20668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1878A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02DC0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A02DC0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</w:t>
        </w:r>
        <w:r w:rsidRPr="00A02DC0">
          <w:lastRenderedPageBreak/>
          <w:t>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6E3E71" w:rsidRDefault="00E85DEA" w:rsidP="005859B9">
      <w:pPr>
        <w:pStyle w:val="a6"/>
      </w:pPr>
      <w:r w:rsidRPr="006E3E71"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1878AD">
          <w:t xml:space="preserve"> Осуществляет руководство деятельностью медицинской организации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6" w:name="bm_1_1_m"/>
            <w:bookmarkEnd w:id="7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77" w:name="bm_1_1_1"/>
            <w:bookmarkEnd w:id="77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78" w:name="bm_1_1_2"/>
            <w:bookmarkEnd w:id="78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9" w:name="bm_1_2_1_m"/>
            <w:bookmarkEnd w:id="79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80" w:name="bm_1_2_1_1"/>
            <w:bookmarkEnd w:id="80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81" w:name="bm_1_2_1_2"/>
            <w:bookmarkEnd w:id="81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2" w:name="bm_1_2_2_m"/>
            <w:bookmarkEnd w:id="8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83" w:name="bm_1_2_2_1"/>
            <w:bookmarkEnd w:id="83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84" w:name="bm_1_2_2_2"/>
            <w:bookmarkEnd w:id="84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5" w:name="bm_1_3_m"/>
            <w:bookmarkEnd w:id="8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86" w:name="bm_1_3_1"/>
            <w:bookmarkEnd w:id="86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7" w:name="bm_2_1_m"/>
            <w:bookmarkEnd w:id="8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8" w:name="bm_2_2_m"/>
            <w:bookmarkEnd w:id="8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89" w:name="bm_2_3"/>
            <w:bookmarkEnd w:id="89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0" w:name="bm_2_3_1_m"/>
            <w:bookmarkEnd w:id="9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1" w:name="bm_2_3_2_m"/>
            <w:bookmarkEnd w:id="9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92" w:name="bm_3_1"/>
            <w:bookmarkEnd w:id="92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93" w:name="bm_3_2"/>
            <w:bookmarkEnd w:id="93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94" w:name="bm_4_1_m"/>
            <w:bookmarkEnd w:id="9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5" w:name="bm_4_2_m"/>
            <w:bookmarkEnd w:id="9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6" w:name="bm_4_3_m"/>
            <w:bookmarkEnd w:id="9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7" w:name="bm_4_4_m"/>
            <w:bookmarkEnd w:id="9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8" w:name="bm_5"/>
            <w:bookmarkEnd w:id="98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99" w:name="bm_5_1"/>
            <w:bookmarkEnd w:id="99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100" w:name="bm_5_2"/>
            <w:bookmarkEnd w:id="100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101" w:name="bm_5_3"/>
            <w:bookmarkEnd w:id="101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102" w:name="bm_5_4"/>
            <w:bookmarkEnd w:id="102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103" w:name="bm_5_5"/>
            <w:bookmarkEnd w:id="103"/>
            <w:r w:rsidRPr="006E3E71">
              <w:rPr>
                <w:sz w:val="18"/>
                <w:szCs w:val="18"/>
              </w:rPr>
              <w:lastRenderedPageBreak/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104" w:name="bm_5_6"/>
            <w:bookmarkEnd w:id="104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105" w:name="bm_6"/>
            <w:bookmarkEnd w:id="105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bookmarkStart w:id="106" w:name="bm_7_1"/>
            <w:bookmarkEnd w:id="106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bookmarkStart w:id="107" w:name="bm_7_2"/>
            <w:bookmarkEnd w:id="107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bookmarkStart w:id="108" w:name="bm_7_3"/>
            <w:bookmarkEnd w:id="108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A02DC0">
          <w:rPr>
            <w:bCs/>
          </w:rPr>
          <w:t>-</w:t>
        </w:r>
        <w:r w:rsidRPr="00A02DC0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A02DC0" w:rsidTr="00A02D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  <w:r w:rsidRPr="00A02DC0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  <w:r w:rsidRPr="00A02DC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  <w:r w:rsidRPr="00A02DC0">
              <w:t>Митяева Ольга Александровна</w:t>
            </w:r>
          </w:p>
        </w:tc>
      </w:tr>
      <w:tr w:rsidR="00E85DEA" w:rsidRPr="00A02DC0" w:rsidTr="00A02DC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A02DC0" w:rsidTr="00A02D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  <w:r w:rsidRPr="00A02DC0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  <w:r w:rsidRPr="00A02DC0">
              <w:t>Жиров Константин Валерьевич</w:t>
            </w:r>
          </w:p>
        </w:tc>
      </w:tr>
      <w:tr w:rsidR="00E85DEA" w:rsidRPr="00A02DC0" w:rsidTr="00A02DC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16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11176/002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Заместитель главного врача по медицинской части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Отсутствует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B55F5D">
        <w:rPr>
          <w:rStyle w:val="a9"/>
        </w:rPr>
        <w:t xml:space="preserve"> Общебольничный медицинский персонал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B55F5D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B55F5D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014-300-310 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B55F5D">
        <w:rPr>
          <w:rStyle w:val="a9"/>
        </w:rPr>
        <w:t xml:space="preserve"> ПЭВМ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B55F5D">
        <w:rPr>
          <w:rStyle w:val="a9"/>
        </w:rPr>
        <w:t xml:space="preserve"> Отсутствуют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AE2B80">
        <w:rPr>
          <w:i/>
          <w:u w:val="single"/>
        </w:rPr>
        <w:t>1. Рекомендации по улучшению условий труда:</w:t>
      </w:r>
      <w:r w:rsidRPr="00AE2B80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AE2B80">
        <w:rPr>
          <w:i/>
          <w:u w:val="single"/>
        </w:rPr>
        <w:tab/>
        <w:t>   </w:t>
      </w:r>
      <w:r w:rsidRPr="00AE2B8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AE2B80">
        <w:rPr>
          <w:i/>
          <w:u w:val="single"/>
        </w:rPr>
        <w:tab/>
        <w:t>   </w:t>
      </w:r>
      <w:r w:rsidRPr="00AE2B80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AE2B80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B55F5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B55F5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3E05B5" w:rsidTr="003E05B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 w:rsidRPr="003E05B5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 w:rsidRPr="003E05B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3E05B5" w:rsidTr="003E05B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vertAlign w:val="superscript"/>
              </w:rPr>
            </w:pPr>
            <w:r w:rsidRPr="003E05B5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B55F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Тришина Лариса Владимировна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B55F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B55F5D" w:rsidRDefault="00E85DEA" w:rsidP="00EF07A3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B55F5D" w:rsidRDefault="00E85DEA" w:rsidP="00EF07A3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B55F5D" w:rsidRDefault="00E85DEA" w:rsidP="00EF07A3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B55F5D" w:rsidRDefault="00E85DEA" w:rsidP="00EF07A3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55F5D" w:rsidRDefault="00E85DEA" w:rsidP="004E51DC">
            <w:pPr>
              <w:pStyle w:val="a8"/>
            </w:pPr>
          </w:p>
        </w:tc>
      </w:tr>
      <w:tr w:rsidR="00E85DEA" w:rsidRPr="00B55F5D" w:rsidTr="00B55F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B55F5D" w:rsidRDefault="00E85DEA" w:rsidP="00EF07A3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B55F5D" w:rsidRDefault="00E85DEA" w:rsidP="004E51DC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17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DB53A1" w:rsidRDefault="00E85DEA" w:rsidP="00CF2E61">
      <w:pPr>
        <w:pStyle w:val="1"/>
      </w:pPr>
    </w:p>
    <w:p w:rsidR="00E85DEA" w:rsidRPr="00DB53A1" w:rsidRDefault="00E85DEA" w:rsidP="00367816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DB53A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Б</w:t>
            </w:r>
          </w:p>
        </w:tc>
      </w:tr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883461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DB53A1" w:rsidRDefault="00E85DEA" w:rsidP="00240A51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E85DEA" w:rsidRPr="00DB53A1" w:rsidRDefault="00E85DEA" w:rsidP="00240A51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E85DEA" w:rsidRPr="00DB53A1" w:rsidRDefault="00E85DEA" w:rsidP="00240A51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4A6A3B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E85DEA" w:rsidRPr="00DB53A1" w:rsidRDefault="00E85DEA" w:rsidP="00506D53">
      <w:pPr>
        <w:pStyle w:val="a6"/>
      </w:pPr>
      <w:r w:rsidRPr="00DB53A1">
        <w:t>2. Сведения о работодателе:</w:t>
      </w:r>
    </w:p>
    <w:p w:rsidR="00E85DEA" w:rsidRPr="00DB53A1" w:rsidRDefault="00E85DEA" w:rsidP="00506D53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440052, г. Пенза, ул. Ново-Тамбовская, д.9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 Общебольничный медицинский персонал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pPr>
        <w:pStyle w:val="a6"/>
      </w:pPr>
      <w:r w:rsidRPr="00DB53A1">
        <w:t>3. Сведения о рабочем месте:</w:t>
      </w:r>
    </w:p>
    <w:p w:rsidR="00E85DEA" w:rsidRPr="00DB53A1" w:rsidRDefault="00E85DEA" w:rsidP="00506D53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11176/002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 Заместитель главного врача по медицинской части </w:t>
      </w:r>
      <w:r w:rsidRPr="00DB53A1">
        <w:rPr>
          <w:rStyle w:val="a9"/>
        </w:rPr>
        <w:fldChar w:fldCharType="end"/>
      </w:r>
    </w:p>
    <w:p w:rsidR="00E85DEA" w:rsidRPr="00DB53A1" w:rsidRDefault="00E85DEA" w:rsidP="00506D53">
      <w:r w:rsidRPr="00DB53A1">
        <w:t>3.3. Код по ОК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 отсутствует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240A51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A47D4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DB53A1" w:rsidTr="00751B84">
        <w:trPr>
          <w:jc w:val="center"/>
        </w:trPr>
        <w:tc>
          <w:tcPr>
            <w:tcW w:w="4678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Погрешность измерения</w:t>
            </w:r>
          </w:p>
        </w:tc>
      </w:tr>
    </w:tbl>
    <w:p w:rsidR="00E85DEA" w:rsidRPr="00DB53A1" w:rsidRDefault="00E85DEA" w:rsidP="0092778A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DB53A1" w:rsidRDefault="00E85DEA" w:rsidP="00AD14A4">
      <w:fldSimple w:instr=" DOCVARIABLE izm_nd_new \* MERGEFORMAT " w:fldLock="1">
        <w:r w:rsidRPr="004A6A3B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DB53A1" w:rsidRDefault="00E85DEA" w:rsidP="00745D40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DB53A1" w:rsidRDefault="00E85DEA" w:rsidP="00745D40">
            <w:pPr>
              <w:pStyle w:val="a8"/>
              <w:jc w:val="left"/>
            </w:pPr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b/>
              </w:rPr>
            </w:pPr>
            <w:r w:rsidRPr="004A6A3B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25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b/>
                <w:i/>
              </w:rPr>
            </w:pPr>
            <w:r w:rsidRPr="004A6A3B"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  <w:r>
              <w:t>50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7D1BEF" w:rsidRDefault="00E85DEA" w:rsidP="00745D40">
            <w:pPr>
              <w:pStyle w:val="a8"/>
              <w:jc w:val="left"/>
              <w:rPr>
                <w:b/>
                <w:i/>
              </w:rPr>
            </w:pPr>
            <w:r w:rsidRPr="007D1BEF">
              <w:rPr>
                <w:b/>
                <w:i/>
              </w:rPr>
              <w:lastRenderedPageBreak/>
              <w:t>Палаты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  <w:r>
              <w:t>25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7D1BEF" w:rsidRDefault="00E85DEA" w:rsidP="00745D40">
            <w:pPr>
              <w:pStyle w:val="a8"/>
              <w:jc w:val="left"/>
              <w:rPr>
                <w:i/>
              </w:rPr>
            </w:pPr>
            <w:r w:rsidRPr="007D1BE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7D1BEF" w:rsidRDefault="00E85DEA" w:rsidP="00745D40">
            <w:pPr>
              <w:pStyle w:val="a8"/>
              <w:jc w:val="left"/>
              <w:rPr>
                <w:i/>
              </w:rPr>
            </w:pPr>
            <w:r w:rsidRPr="007D1BE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DB53A1" w:rsidRDefault="00E85DEA" w:rsidP="00367816"/>
    <w:p w:rsidR="00E85DEA" w:rsidRPr="00DB53A1" w:rsidRDefault="00E85DEA" w:rsidP="00D76DF8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4A6A3B">
          <w:rPr>
            <w:bCs/>
          </w:rPr>
          <w:t>-</w:t>
        </w:r>
        <w:r w:rsidRPr="004A6A3B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DB53A1" w:rsidRDefault="00E85DEA" w:rsidP="00367816">
      <w:pPr>
        <w:spacing w:before="120"/>
        <w:rPr>
          <w:rStyle w:val="a7"/>
        </w:rPr>
      </w:pPr>
      <w:r w:rsidRPr="00DB53A1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A6A3B" w:rsidTr="004A6A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Митяева Ольга Александровна</w:t>
            </w:r>
          </w:p>
        </w:tc>
      </w:tr>
      <w:tr w:rsidR="00E85DEA" w:rsidRPr="004A6A3B" w:rsidTr="004A6A3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(Ф.И.О.)</w:t>
            </w:r>
          </w:p>
        </w:tc>
      </w:tr>
    </w:tbl>
    <w:p w:rsidR="00E85DEA" w:rsidRPr="00DB53A1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1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CA59E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CA59E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 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A59E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CA59E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CA59E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CA59E1" w:rsidRDefault="00E85DEA" w:rsidP="00585F8C">
      <w:pPr>
        <w:pStyle w:val="1"/>
      </w:pPr>
    </w:p>
    <w:p w:rsidR="00E85DEA" w:rsidRPr="00CA59E1" w:rsidRDefault="00E85DEA" w:rsidP="00367816">
      <w:pPr>
        <w:pStyle w:val="1"/>
      </w:pPr>
      <w:r w:rsidRPr="00CA59E1">
        <w:t>ПРОТОКОЛ</w:t>
      </w:r>
      <w:r w:rsidRPr="00CA59E1">
        <w:rPr>
          <w:caps/>
        </w:rPr>
        <w:br/>
      </w:r>
      <w:r w:rsidRPr="00CA59E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367816">
            <w:r w:rsidRPr="00CA59E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CA59E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Ш</w:t>
            </w:r>
          </w:p>
        </w:tc>
      </w:tr>
      <w:tr w:rsidR="00E85DEA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883461">
            <w:pPr>
              <w:pStyle w:val="ad"/>
              <w:rPr>
                <w:bCs/>
              </w:rPr>
            </w:pPr>
            <w:r w:rsidRPr="00CA59E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CA59E1" w:rsidRDefault="00E85DEA" w:rsidP="00305844">
      <w:pPr>
        <w:rPr>
          <w:rStyle w:val="a7"/>
        </w:rPr>
      </w:pPr>
      <w:r w:rsidRPr="00CA59E1">
        <w:rPr>
          <w:rStyle w:val="a7"/>
        </w:rPr>
        <w:t xml:space="preserve">1. Дата: </w:t>
      </w:r>
    </w:p>
    <w:p w:rsidR="00E85DEA" w:rsidRPr="00CA59E1" w:rsidRDefault="00E85DEA" w:rsidP="00305844">
      <w:pPr>
        <w:rPr>
          <w:rStyle w:val="a7"/>
          <w:b w:val="0"/>
        </w:rPr>
      </w:pPr>
      <w:r w:rsidRPr="00CA59E1">
        <w:rPr>
          <w:rStyle w:val="a7"/>
        </w:rPr>
        <w:t>1.1 Проведения измерений:</w:t>
      </w:r>
      <w:r w:rsidRPr="00CA59E1">
        <w:t xml:space="preserve"> </w:t>
      </w:r>
      <w:fldSimple w:instr=" DOCVARIABLE izm_date \* MERGEFORMAT " w:fldLock="1">
        <w:r>
          <w:t>08.12.2017</w:t>
        </w:r>
      </w:fldSimple>
    </w:p>
    <w:p w:rsidR="00E85DEA" w:rsidRPr="00CA59E1" w:rsidRDefault="00E85DEA" w:rsidP="00305844">
      <w:pPr>
        <w:rPr>
          <w:b/>
        </w:rPr>
      </w:pPr>
      <w:r w:rsidRPr="00CA59E1">
        <w:rPr>
          <w:rStyle w:val="a7"/>
        </w:rPr>
        <w:t>1.2 Оформления протокола</w:t>
      </w:r>
      <w:r w:rsidRPr="00CA59E1">
        <w:rPr>
          <w:color w:val="000000"/>
        </w:rPr>
        <w:t xml:space="preserve">: </w:t>
      </w:r>
      <w:fldSimple w:instr=" DOCVARIABLE fill_date \* MERGEFORMAT " w:fldLock="1">
        <w:r w:rsidRPr="005F1DCF">
          <w:rPr>
            <w:bCs/>
          </w:rPr>
          <w:t>22</w:t>
        </w:r>
        <w:r>
          <w:t>.12.2017</w:t>
        </w:r>
      </w:fldSimple>
    </w:p>
    <w:p w:rsidR="00E85DEA" w:rsidRPr="00CA59E1" w:rsidRDefault="00E85DEA" w:rsidP="00814094">
      <w:pPr>
        <w:pStyle w:val="a6"/>
      </w:pPr>
      <w:r w:rsidRPr="00CA59E1">
        <w:t>2. Сведения о работодателе:</w:t>
      </w:r>
    </w:p>
    <w:p w:rsidR="00E85DEA" w:rsidRPr="00CA59E1" w:rsidRDefault="00E85DEA" w:rsidP="00814094">
      <w:r w:rsidRPr="00CA59E1">
        <w:t>2.1. Наименование 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rbtd_name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2.2. Место нахождения и место осуществления деятельности 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rbtd_adr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440052, г. Пенза, ул. Ново-Тамбовская, д.9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2.3. Наименование структурного подразделения: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ceh_info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 Общебольничный медицинский персонал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pPr>
        <w:pStyle w:val="a6"/>
      </w:pPr>
      <w:r w:rsidRPr="00CA59E1">
        <w:t>3. Сведения о рабочем месте:</w:t>
      </w:r>
    </w:p>
    <w:p w:rsidR="00E85DEA" w:rsidRPr="00CA59E1" w:rsidRDefault="00E85DEA" w:rsidP="00814094">
      <w:r w:rsidRPr="00CA59E1">
        <w:t>3.1. Номер рабочего места:</w:t>
      </w:r>
      <w:r w:rsidRPr="00CA59E1">
        <w:rPr>
          <w:rStyle w:val="a9"/>
        </w:rPr>
        <w:t xml:space="preserve"> </w:t>
      </w:r>
      <w:r w:rsidRPr="00CA59E1">
        <w:rPr>
          <w:u w:val="single"/>
        </w:rPr>
        <w:fldChar w:fldCharType="begin" w:fldLock="1"/>
      </w:r>
      <w:r w:rsidRPr="00CA59E1">
        <w:rPr>
          <w:u w:val="single"/>
        </w:rPr>
        <w:instrText xml:space="preserve"> DOCVARIABLE rm_number \* MERGEFORMAT </w:instrText>
      </w:r>
      <w:r w:rsidRPr="00CA59E1">
        <w:rPr>
          <w:u w:val="single"/>
        </w:rPr>
        <w:fldChar w:fldCharType="separate"/>
      </w:r>
      <w:r>
        <w:rPr>
          <w:u w:val="single"/>
        </w:rPr>
        <w:t xml:space="preserve"> 11176/002 </w:t>
      </w:r>
      <w:r w:rsidRPr="00CA59E1">
        <w:rPr>
          <w:u w:val="single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3.2. Наименование рабочего места: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rm_name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 Заместитель главного врача по медицинской части </w:t>
      </w:r>
      <w:r w:rsidRPr="00CA59E1">
        <w:rPr>
          <w:rStyle w:val="a9"/>
        </w:rPr>
        <w:fldChar w:fldCharType="end"/>
      </w:r>
    </w:p>
    <w:p w:rsidR="00E85DEA" w:rsidRPr="00CA59E1" w:rsidRDefault="00E85DEA" w:rsidP="00814094">
      <w:r w:rsidRPr="00CA59E1">
        <w:t>3.3. Код по ОК 016-94: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codeok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 отсутствует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305844">
      <w:pPr>
        <w:pStyle w:val="a6"/>
      </w:pPr>
      <w:r w:rsidRPr="00CA59E1">
        <w:t xml:space="preserve">4. Сведения о средствах измерения: </w:t>
      </w:r>
      <w:fldSimple w:instr=" DOCVARIABLE izm_tools \* MERGEFORMAT " w:fldLock="1">
        <w:r w:rsidRPr="00EE47D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CA59E1" w:rsidTr="00C30AD7">
        <w:trPr>
          <w:jc w:val="center"/>
        </w:trPr>
        <w:tc>
          <w:tcPr>
            <w:tcW w:w="4678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Погрешность измерения</w:t>
            </w:r>
          </w:p>
        </w:tc>
      </w:tr>
      <w:tr w:rsidR="00E85DEA" w:rsidRPr="00CA59E1" w:rsidTr="00C30AD7">
        <w:trPr>
          <w:jc w:val="center"/>
        </w:trPr>
        <w:tc>
          <w:tcPr>
            <w:tcW w:w="4678" w:type="dxa"/>
            <w:vAlign w:val="center"/>
          </w:tcPr>
          <w:p w:rsidR="00E85DEA" w:rsidRPr="00CA59E1" w:rsidRDefault="00E85DEA" w:rsidP="005F1DCF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CA59E1" w:rsidRDefault="00E85DEA" w:rsidP="0092778A">
      <w:pPr>
        <w:pStyle w:val="a6"/>
      </w:pPr>
      <w:r w:rsidRPr="00CA59E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F1DCF" w:rsidRDefault="00E85DEA" w:rsidP="00AD14A4">
      <w:r w:rsidRPr="00CA59E1">
        <w:fldChar w:fldCharType="begin" w:fldLock="1"/>
      </w:r>
      <w:r w:rsidRPr="00CA59E1">
        <w:instrText xml:space="preserve"> DOCVARIABLE izm_nd_new \* MERGEFORMAT </w:instrText>
      </w:r>
      <w:r w:rsidRPr="00CA59E1">
        <w:fldChar w:fldCharType="separate"/>
      </w:r>
      <w:r w:rsidRPr="005F1DCF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E85DEA" w:rsidRPr="00CA59E1" w:rsidRDefault="00E85DEA" w:rsidP="00AD14A4">
      <w:r w:rsidRPr="005F1DCF">
        <w:t>- ГОСТ ISO 9612-2016 Акустика. Измерения шума для оценки его воздействия на человека. Метод измерений на рабочих местах.</w:t>
      </w:r>
      <w:r w:rsidRPr="00CA59E1">
        <w:fldChar w:fldCharType="end"/>
      </w:r>
    </w:p>
    <w:p w:rsidR="00E85DEA" w:rsidRPr="00CA59E1" w:rsidRDefault="00E85DEA" w:rsidP="00A907F6">
      <w:pPr>
        <w:pStyle w:val="a6"/>
      </w:pPr>
      <w:r w:rsidRPr="00CA59E1">
        <w:t>6. Сведения об источнике шума:</w:t>
      </w:r>
    </w:p>
    <w:p w:rsidR="00E85DEA" w:rsidRPr="00CA59E1" w:rsidRDefault="00E85DEA" w:rsidP="00072388">
      <w:r w:rsidRPr="00CA59E1">
        <w:t xml:space="preserve"> </w:t>
      </w:r>
      <w:fldSimple w:instr=" DOCVARIABLE &quot;dop_shum&quot; \* MERGEFORMAT " w:fldLock="1">
        <w:r w:rsidRPr="00EE47D1">
          <w:t xml:space="preserve"> ПЭВМ </w:t>
        </w:r>
      </w:fldSimple>
    </w:p>
    <w:p w:rsidR="00E85DEA" w:rsidRPr="00CA59E1" w:rsidRDefault="00E85DEA" w:rsidP="007C56B5">
      <w:pPr>
        <w:pStyle w:val="a6"/>
      </w:pPr>
      <w:r w:rsidRPr="00CA59E1">
        <w:t>7. Стратегия измерения шума на рабочем месте в соо</w:t>
      </w:r>
      <w:r>
        <w:t xml:space="preserve">тветствии с </w:t>
      </w:r>
      <w:r w:rsidRPr="00CA59E1">
        <w:rPr>
          <w:szCs w:val="20"/>
        </w:rPr>
        <w:t>ГОСТ ISO 9612-2016</w:t>
      </w:r>
      <w:r w:rsidRPr="00CA59E1">
        <w:t>:</w:t>
      </w:r>
    </w:p>
    <w:p w:rsidR="00E85DEA" w:rsidRPr="00CA59E1" w:rsidRDefault="00E85DEA" w:rsidP="007C56B5">
      <w:r w:rsidRPr="00CA59E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CA59E1" w:rsidRDefault="00E85DEA" w:rsidP="00034251">
      <w:pPr>
        <w:pStyle w:val="a6"/>
        <w:rPr>
          <w:b w:val="0"/>
        </w:rPr>
      </w:pPr>
      <w:r w:rsidRPr="00CA59E1">
        <w:t>8. Дополнительные сведения о рабочей обстановке и условиях измерения:</w:t>
      </w:r>
      <w:r w:rsidRPr="00CA59E1">
        <w:rPr>
          <w:b w:val="0"/>
        </w:rPr>
        <w:t>  отсутствуют</w:t>
      </w:r>
    </w:p>
    <w:p w:rsidR="00E85DEA" w:rsidRPr="00CA59E1" w:rsidRDefault="00E85DEA" w:rsidP="00A907F6">
      <w:pPr>
        <w:pStyle w:val="a6"/>
      </w:pPr>
      <w:r w:rsidRPr="00CA59E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CA59E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Продолжительность операции, мин</w:t>
            </w:r>
          </w:p>
        </w:tc>
      </w:tr>
      <w:tr w:rsidR="00E85DEA" w:rsidRPr="00CA59E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CA59E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 xml:space="preserve">Средняя </w:t>
            </w:r>
          </w:p>
        </w:tc>
      </w:tr>
      <w:tr w:rsidR="00E85DEA" w:rsidRPr="00CA59E1" w:rsidTr="00C30AD7">
        <w:trPr>
          <w:jc w:val="center"/>
        </w:trPr>
        <w:tc>
          <w:tcPr>
            <w:tcW w:w="3085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47.5; 47.0; 47.6</w:t>
            </w:r>
          </w:p>
        </w:tc>
        <w:tc>
          <w:tcPr>
            <w:tcW w:w="2108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47.4</w:t>
            </w:r>
          </w:p>
        </w:tc>
        <w:tc>
          <w:tcPr>
            <w:tcW w:w="1843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90</w:t>
            </w:r>
          </w:p>
        </w:tc>
        <w:tc>
          <w:tcPr>
            <w:tcW w:w="1418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90</w:t>
            </w:r>
          </w:p>
        </w:tc>
      </w:tr>
    </w:tbl>
    <w:p w:rsidR="00E85DEA" w:rsidRPr="00CA59E1" w:rsidRDefault="00E85DEA">
      <w:pPr>
        <w:rPr>
          <w:sz w:val="2"/>
          <w:szCs w:val="2"/>
        </w:rPr>
      </w:pPr>
    </w:p>
    <w:p w:rsidR="00E85DEA" w:rsidRPr="00CA59E1" w:rsidRDefault="00E85DEA" w:rsidP="00FE033F">
      <w:pPr>
        <w:pStyle w:val="a6"/>
      </w:pPr>
      <w:r w:rsidRPr="00CA59E1">
        <w:t>10. Результат вычисления измеренных величин показателей шума:</w:t>
      </w:r>
    </w:p>
    <w:p w:rsidR="00E85DEA" w:rsidRPr="00CA59E1" w:rsidRDefault="00E85DEA" w:rsidP="00FE033F">
      <w:pPr>
        <w:pStyle w:val="a6"/>
      </w:pPr>
      <w:r w:rsidRPr="00CA59E1">
        <w:rPr>
          <w:b w:val="0"/>
          <w:color w:val="auto"/>
        </w:rPr>
        <w:fldChar w:fldCharType="begin" w:fldLock="1"/>
      </w:r>
      <w:r w:rsidRPr="00CA59E1">
        <w:rPr>
          <w:b w:val="0"/>
          <w:color w:val="auto"/>
        </w:rPr>
        <w:instrText xml:space="preserve"> DOCVARIABLE  shum_result \* MERGEFORMAT </w:instrText>
      </w:r>
      <w:r w:rsidRPr="00CA59E1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41.4 дБА со стандартной неопределенностью, равной 1.23 дБА.</w:t>
      </w:r>
      <w:r w:rsidRPr="00CA59E1">
        <w:rPr>
          <w:b w:val="0"/>
          <w:color w:val="auto"/>
        </w:rPr>
        <w:fldChar w:fldCharType="end"/>
      </w:r>
      <w:r w:rsidRPr="00CA59E1">
        <w:rPr>
          <w:b w:val="0"/>
          <w:color w:val="auto"/>
        </w:rPr>
        <w:br/>
      </w:r>
      <w:r w:rsidRPr="00CA59E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CA59E1" w:rsidTr="006939DC">
        <w:trPr>
          <w:jc w:val="center"/>
        </w:trPr>
        <w:tc>
          <w:tcPr>
            <w:tcW w:w="372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Фактор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Класс условий труда</w:t>
            </w:r>
          </w:p>
        </w:tc>
      </w:tr>
      <w:tr w:rsidR="00E85DEA" w:rsidRPr="00CA59E1" w:rsidTr="006939DC">
        <w:trPr>
          <w:jc w:val="center"/>
        </w:trPr>
        <w:tc>
          <w:tcPr>
            <w:tcW w:w="372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lastRenderedPageBreak/>
              <w:t>Эквивалентный уровень звука, дБА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41.4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CA59E1" w:rsidRDefault="00E85DEA" w:rsidP="00A907F6">
      <w:pPr>
        <w:pStyle w:val="a6"/>
      </w:pPr>
      <w:r w:rsidRPr="00CA59E1">
        <w:t>12. Заключение:</w:t>
      </w:r>
    </w:p>
    <w:p w:rsidR="00E85DEA" w:rsidRPr="00CA59E1" w:rsidRDefault="00E85DEA" w:rsidP="00D76DF8">
      <w:fldSimple w:instr=" DOCVARIABLE att_zakl \* MERGEFORMAT " w:fldLock="1">
        <w:r w:rsidRPr="009607C3">
          <w:rPr>
            <w:bCs/>
          </w:rPr>
          <w:t>-</w:t>
        </w:r>
        <w:r w:rsidRPr="009607C3">
          <w:t xml:space="preserve"> фактический уровень вредного фактора соответствует гигиеническим нормативам;</w:t>
        </w:r>
      </w:fldSimple>
      <w:r w:rsidRPr="00CA59E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CA59E1" w:rsidRDefault="00E85DEA" w:rsidP="00367816">
      <w:pPr>
        <w:spacing w:before="120"/>
        <w:rPr>
          <w:rStyle w:val="a7"/>
        </w:rPr>
      </w:pPr>
      <w:r w:rsidRPr="00CA59E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F1DCF" w:rsidTr="005F1DC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Митяева Ольга Александровна</w:t>
            </w:r>
          </w:p>
        </w:tc>
      </w:tr>
      <w:tr w:rsidR="00E85DEA" w:rsidRPr="005F1DCF" w:rsidTr="005F1DC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E85DEA" w:rsidRPr="00CA59E1" w:rsidRDefault="00E85DEA" w:rsidP="00305844">
      <w:pPr>
        <w:rPr>
          <w:b/>
          <w:color w:val="000000"/>
        </w:rPr>
      </w:pPr>
    </w:p>
    <w:p w:rsidR="00E85DEA" w:rsidRPr="00CA59E1" w:rsidRDefault="00E85DEA" w:rsidP="00305844">
      <w:r w:rsidRPr="00CA59E1">
        <w:rPr>
          <w:b/>
          <w:color w:val="000000"/>
        </w:rPr>
        <w:t>14. Сотрудники организации (лаборатории)</w:t>
      </w:r>
      <w:r w:rsidRPr="00CA59E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F1DCF" w:rsidTr="005F1DC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  <w:r w:rsidRPr="005F1DCF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  <w:r w:rsidRPr="005F1DCF">
              <w:t>Жиров Константин Валерьевич</w:t>
            </w:r>
          </w:p>
        </w:tc>
      </w:tr>
      <w:tr w:rsidR="00E85DEA" w:rsidRPr="005F1DCF" w:rsidTr="005F1DC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E85DEA" w:rsidRPr="00CA59E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1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62C">
          <w:rPr>
            <w:bCs/>
          </w:rPr>
          <w:t>22</w:t>
        </w:r>
        <w:r>
          <w:t>.12.2017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440052, г. Пенза, ул. Ново-Тамбовская, д.9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 Общебольничный медицинский персонал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11176/002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 Заместитель главного врача по медицинской части </w:t>
      </w:r>
      <w:r w:rsidRPr="001D5852">
        <w:rPr>
          <w:rStyle w:val="a9"/>
        </w:rPr>
        <w:fldChar w:fldCharType="end"/>
      </w:r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 отсутствует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0D41E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41762C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41762C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62C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E85DEA" w:rsidRPr="001D5852" w:rsidRDefault="00E85DEA" w:rsidP="00AD14A4">
      <w:r w:rsidRPr="0041762C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0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883461">
            <w:pPr>
              <w:pStyle w:val="a8"/>
            </w:pPr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</w:tbl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1762C">
              <w:rPr>
                <w:b/>
              </w:rPr>
              <w:t>5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354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t>359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1762C">
          <w:rPr>
            <w:bCs/>
          </w:rPr>
          <w:t>-</w:t>
        </w:r>
        <w:r w:rsidRPr="0041762C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62C" w:rsidTr="004176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Митяева Ольга Александровна</w:t>
            </w:r>
          </w:p>
        </w:tc>
      </w:tr>
      <w:tr w:rsidR="00E85DEA" w:rsidRPr="0041762C" w:rsidTr="0041762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62C" w:rsidTr="004176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  <w:r w:rsidRPr="0041762C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  <w:r w:rsidRPr="0041762C">
              <w:t>Жиров Константин Валерьевич</w:t>
            </w:r>
          </w:p>
        </w:tc>
      </w:tr>
      <w:tr w:rsidR="00E85DEA" w:rsidRPr="0041762C" w:rsidTr="0041762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20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ПОТБ\\ARMv51_files\\9D31E10A085F4F2D9A96F0124493B7CD\\Тяжесть1.docx"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ТЖ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B76882">
          <w:rPr>
            <w:bCs/>
          </w:rPr>
          <w:t>22</w:t>
        </w:r>
        <w:r>
          <w:t>.12.2017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440052, г. Пенза, ул. Ново-Тамбовская, д.9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 Общебольничный медицинский персонал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11176/002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 Заместитель главного врача по медицинской части </w:t>
      </w:r>
      <w:r w:rsidRPr="006E3E71">
        <w:rPr>
          <w:rStyle w:val="a9"/>
        </w:rPr>
        <w:fldChar w:fldCharType="end"/>
      </w:r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 отсутствует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3928E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B76882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B76882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</w:t>
        </w:r>
        <w:r w:rsidRPr="00B76882">
          <w:lastRenderedPageBreak/>
          <w:t>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6E3E71" w:rsidRDefault="00E85DEA" w:rsidP="005859B9">
      <w:pPr>
        <w:pStyle w:val="a6"/>
      </w:pPr>
      <w:r w:rsidRPr="006E3E71"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3928ED">
          <w:t xml:space="preserve"> Осуществляет руководство деятельностью организации по медицинской части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9" w:name="bm_1_1_w"/>
            <w:bookmarkEnd w:id="109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0" w:name="bm_1_2_1_w"/>
            <w:bookmarkEnd w:id="11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1" w:name="bm_1_2_2_w"/>
            <w:bookmarkEnd w:id="11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2" w:name="bm_1_3_w"/>
            <w:bookmarkEnd w:id="1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3" w:name="bm_2_1_w"/>
            <w:bookmarkEnd w:id="11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4" w:name="bm_2_2_w"/>
            <w:bookmarkEnd w:id="11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5" w:name="bm_2_3_1_w"/>
            <w:bookmarkEnd w:id="1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6" w:name="bm_2_3_2_w"/>
            <w:bookmarkEnd w:id="11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7" w:name="bm_4_1_w"/>
            <w:bookmarkEnd w:id="11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8" w:name="bm_4_2_w"/>
            <w:bookmarkEnd w:id="1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9" w:name="bm_4_3_w"/>
            <w:bookmarkEnd w:id="119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0" w:name="bm_4_4_w"/>
            <w:bookmarkEnd w:id="12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B76882">
          <w:rPr>
            <w:bCs/>
          </w:rPr>
          <w:t>-</w:t>
        </w:r>
        <w:r w:rsidRPr="00B76882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76882" w:rsidTr="00B768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  <w:r w:rsidRPr="00B76882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  <w:r w:rsidRPr="00B7688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  <w:r w:rsidRPr="00B76882">
              <w:t>Митяева Ольга Александровна</w:t>
            </w:r>
          </w:p>
        </w:tc>
      </w:tr>
      <w:tr w:rsidR="00E85DEA" w:rsidRPr="00B76882" w:rsidTr="00B7688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76882" w:rsidTr="00B768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  <w:r w:rsidRPr="00B76882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  <w:r w:rsidRPr="00B76882">
              <w:t>Жиров Константин Валерьевич</w:t>
            </w:r>
          </w:p>
        </w:tc>
      </w:tr>
      <w:tr w:rsidR="00E85DEA" w:rsidRPr="00B76882" w:rsidTr="00B7688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21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11176/003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Заместитель главного врача по клинико-экспертной работе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Отсутствует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01291C">
        <w:rPr>
          <w:rStyle w:val="a9"/>
        </w:rPr>
        <w:t xml:space="preserve"> Общебольничный медицинский персонал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01291C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01291C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021-080-142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01291C">
        <w:rPr>
          <w:rStyle w:val="a9"/>
        </w:rPr>
        <w:t xml:space="preserve"> ПЭВМ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01291C">
        <w:rPr>
          <w:rStyle w:val="a9"/>
        </w:rPr>
        <w:t xml:space="preserve"> Отсутствуют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1B26DB">
        <w:rPr>
          <w:i/>
          <w:u w:val="single"/>
        </w:rPr>
        <w:t>1. Рекомендации по улучшению условий труда:</w:t>
      </w:r>
      <w:r w:rsidRPr="001B26DB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1B26DB">
        <w:rPr>
          <w:i/>
          <w:u w:val="single"/>
        </w:rPr>
        <w:tab/>
        <w:t>   </w:t>
      </w:r>
      <w:r w:rsidRPr="001B26DB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1B26DB">
        <w:rPr>
          <w:i/>
          <w:u w:val="single"/>
        </w:rPr>
        <w:tab/>
        <w:t>   </w:t>
      </w:r>
      <w:r w:rsidRPr="001B26DB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1B26DB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01291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01291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3E05B5" w:rsidTr="003E05B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 w:rsidRPr="003E05B5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 w:rsidRPr="003E05B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3E05B5" w:rsidTr="003E05B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vertAlign w:val="superscript"/>
              </w:rPr>
            </w:pPr>
            <w:r w:rsidRPr="003E05B5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01291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Клестова Анна Альбертовна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01291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1291C" w:rsidRDefault="00E85DEA" w:rsidP="00EF07A3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1291C" w:rsidRDefault="00E85DEA" w:rsidP="00EF07A3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1291C" w:rsidRDefault="00E85DEA" w:rsidP="00EF07A3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1291C" w:rsidRDefault="00E85DEA" w:rsidP="00EF07A3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1291C" w:rsidRDefault="00E85DEA" w:rsidP="004E51DC">
            <w:pPr>
              <w:pStyle w:val="a8"/>
            </w:pPr>
          </w:p>
        </w:tc>
      </w:tr>
      <w:tr w:rsidR="00E85DEA" w:rsidRPr="0001291C" w:rsidTr="0001291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1291C" w:rsidRDefault="00E85DEA" w:rsidP="00EF07A3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1291C" w:rsidRDefault="00E85DEA" w:rsidP="004E51DC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22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DB53A1" w:rsidRDefault="00E85DEA" w:rsidP="00CF2E61">
      <w:pPr>
        <w:pStyle w:val="1"/>
      </w:pPr>
    </w:p>
    <w:p w:rsidR="00E85DEA" w:rsidRPr="00DB53A1" w:rsidRDefault="00E85DEA" w:rsidP="00367816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DB53A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11176/003- Б</w:t>
            </w:r>
          </w:p>
        </w:tc>
      </w:tr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883461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DB53A1" w:rsidRDefault="00E85DEA" w:rsidP="00240A51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E85DEA" w:rsidRPr="00DB53A1" w:rsidRDefault="00E85DEA" w:rsidP="00240A51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E85DEA" w:rsidRPr="00DB53A1" w:rsidRDefault="00E85DEA" w:rsidP="00240A51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4A6A3B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E85DEA" w:rsidRPr="00DB53A1" w:rsidRDefault="00E85DEA" w:rsidP="00506D53">
      <w:pPr>
        <w:pStyle w:val="a6"/>
      </w:pPr>
      <w:r w:rsidRPr="00DB53A1">
        <w:t>2. Сведения о работодателе:</w:t>
      </w:r>
    </w:p>
    <w:p w:rsidR="00E85DEA" w:rsidRPr="00DB53A1" w:rsidRDefault="00E85DEA" w:rsidP="00506D53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440052, г. Пенза, ул. Ново-Тамбовская, д.9; г. Пенза, Автоматный переулок, 2А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 Общебольничный медицинский персонал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pPr>
        <w:pStyle w:val="a6"/>
      </w:pPr>
      <w:r w:rsidRPr="00DB53A1">
        <w:t>3. Сведения о рабочем месте:</w:t>
      </w:r>
    </w:p>
    <w:p w:rsidR="00E85DEA" w:rsidRPr="00DB53A1" w:rsidRDefault="00E85DEA" w:rsidP="00506D53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11176/003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 Заместитель главного врача по клинико-экспертной работе </w:t>
      </w:r>
      <w:r w:rsidRPr="00DB53A1">
        <w:rPr>
          <w:rStyle w:val="a9"/>
        </w:rPr>
        <w:fldChar w:fldCharType="end"/>
      </w:r>
    </w:p>
    <w:p w:rsidR="00E85DEA" w:rsidRPr="00DB53A1" w:rsidRDefault="00E85DEA" w:rsidP="00506D53">
      <w:r w:rsidRPr="00DB53A1">
        <w:t>3.3. Код по ОК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 отсутствует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240A51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EB5E2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DB53A1" w:rsidTr="00751B84">
        <w:trPr>
          <w:jc w:val="center"/>
        </w:trPr>
        <w:tc>
          <w:tcPr>
            <w:tcW w:w="4678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Погрешность измерения</w:t>
            </w:r>
          </w:p>
        </w:tc>
      </w:tr>
    </w:tbl>
    <w:p w:rsidR="00E85DEA" w:rsidRPr="00DB53A1" w:rsidRDefault="00E85DEA" w:rsidP="0092778A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DB53A1" w:rsidRDefault="00E85DEA" w:rsidP="00AD14A4">
      <w:fldSimple w:instr=" DOCVARIABLE izm_nd_new \* MERGEFORMAT " w:fldLock="1">
        <w:r w:rsidRPr="004A6A3B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DB53A1" w:rsidRDefault="00E85DEA" w:rsidP="00745D40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DB53A1" w:rsidRDefault="00E85DEA" w:rsidP="00745D40">
            <w:pPr>
              <w:pStyle w:val="a8"/>
              <w:jc w:val="left"/>
            </w:pPr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b/>
              </w:rPr>
            </w:pPr>
            <w:r w:rsidRPr="004A6A3B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25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b/>
                <w:i/>
              </w:rPr>
            </w:pPr>
            <w:r w:rsidRPr="004A6A3B"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  <w:r>
              <w:t>50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3E0295" w:rsidRDefault="00E85DEA" w:rsidP="00745D40">
            <w:pPr>
              <w:pStyle w:val="a8"/>
              <w:jc w:val="left"/>
              <w:rPr>
                <w:b/>
                <w:i/>
              </w:rPr>
            </w:pPr>
            <w:r w:rsidRPr="003E0295">
              <w:rPr>
                <w:b/>
                <w:i/>
              </w:rPr>
              <w:lastRenderedPageBreak/>
              <w:t>Палаты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  <w:r>
              <w:t>25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3E0295" w:rsidRDefault="00E85DEA" w:rsidP="00745D40">
            <w:pPr>
              <w:pStyle w:val="a8"/>
              <w:jc w:val="left"/>
              <w:rPr>
                <w:i/>
              </w:rPr>
            </w:pPr>
            <w:r w:rsidRPr="003E029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3E0295" w:rsidRDefault="00E85DEA" w:rsidP="00745D40">
            <w:pPr>
              <w:pStyle w:val="a8"/>
              <w:jc w:val="left"/>
              <w:rPr>
                <w:i/>
              </w:rPr>
            </w:pPr>
            <w:r w:rsidRPr="003E029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DB53A1" w:rsidRDefault="00E85DEA" w:rsidP="00367816"/>
    <w:p w:rsidR="00E85DEA" w:rsidRPr="00DB53A1" w:rsidRDefault="00E85DEA" w:rsidP="00D76DF8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4A6A3B">
          <w:rPr>
            <w:bCs/>
          </w:rPr>
          <w:t>-</w:t>
        </w:r>
        <w:r w:rsidRPr="004A6A3B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DB53A1" w:rsidRDefault="00E85DEA" w:rsidP="00367816">
      <w:pPr>
        <w:spacing w:before="120"/>
        <w:rPr>
          <w:rStyle w:val="a7"/>
        </w:rPr>
      </w:pPr>
      <w:r w:rsidRPr="00DB53A1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A6A3B" w:rsidTr="004A6A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Митяева Ольга Александровна</w:t>
            </w:r>
          </w:p>
        </w:tc>
      </w:tr>
      <w:tr w:rsidR="00E85DEA" w:rsidRPr="004A6A3B" w:rsidTr="004A6A3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(Ф.И.О.)</w:t>
            </w:r>
          </w:p>
        </w:tc>
      </w:tr>
    </w:tbl>
    <w:p w:rsidR="00E85DEA" w:rsidRPr="00DB53A1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2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CA59E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CA59E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 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A59E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CA59E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CA59E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CA59E1" w:rsidRDefault="00E85DEA" w:rsidP="00585F8C">
      <w:pPr>
        <w:pStyle w:val="1"/>
      </w:pPr>
    </w:p>
    <w:p w:rsidR="00E85DEA" w:rsidRPr="00CA59E1" w:rsidRDefault="00E85DEA" w:rsidP="00367816">
      <w:pPr>
        <w:pStyle w:val="1"/>
      </w:pPr>
      <w:r w:rsidRPr="00CA59E1">
        <w:t>ПРОТОКОЛ</w:t>
      </w:r>
      <w:r w:rsidRPr="00CA59E1">
        <w:rPr>
          <w:caps/>
        </w:rPr>
        <w:br/>
      </w:r>
      <w:r w:rsidRPr="00CA59E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367816">
            <w:r w:rsidRPr="00CA59E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CA59E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11176/003- Ш</w:t>
            </w:r>
          </w:p>
        </w:tc>
      </w:tr>
      <w:tr w:rsidR="00E85DEA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883461">
            <w:pPr>
              <w:pStyle w:val="ad"/>
              <w:rPr>
                <w:bCs/>
              </w:rPr>
            </w:pPr>
            <w:r w:rsidRPr="00CA59E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CA59E1" w:rsidRDefault="00E85DEA" w:rsidP="00305844">
      <w:pPr>
        <w:rPr>
          <w:rStyle w:val="a7"/>
        </w:rPr>
      </w:pPr>
      <w:r w:rsidRPr="00CA59E1">
        <w:rPr>
          <w:rStyle w:val="a7"/>
        </w:rPr>
        <w:t xml:space="preserve">1. Дата: </w:t>
      </w:r>
    </w:p>
    <w:p w:rsidR="00E85DEA" w:rsidRPr="00CA59E1" w:rsidRDefault="00E85DEA" w:rsidP="00305844">
      <w:pPr>
        <w:rPr>
          <w:rStyle w:val="a7"/>
          <w:b w:val="0"/>
        </w:rPr>
      </w:pPr>
      <w:r w:rsidRPr="00CA59E1">
        <w:rPr>
          <w:rStyle w:val="a7"/>
        </w:rPr>
        <w:t>1.1 Проведения измерений:</w:t>
      </w:r>
      <w:r w:rsidRPr="00CA59E1">
        <w:t xml:space="preserve"> </w:t>
      </w:r>
      <w:fldSimple w:instr=" DOCVARIABLE izm_date \* MERGEFORMAT " w:fldLock="1">
        <w:r>
          <w:t>08.12.2017</w:t>
        </w:r>
      </w:fldSimple>
    </w:p>
    <w:p w:rsidR="00E85DEA" w:rsidRPr="00CA59E1" w:rsidRDefault="00E85DEA" w:rsidP="00305844">
      <w:pPr>
        <w:rPr>
          <w:b/>
        </w:rPr>
      </w:pPr>
      <w:r w:rsidRPr="00CA59E1">
        <w:rPr>
          <w:rStyle w:val="a7"/>
        </w:rPr>
        <w:t>1.2 Оформления протокола</w:t>
      </w:r>
      <w:r w:rsidRPr="00CA59E1">
        <w:rPr>
          <w:color w:val="000000"/>
        </w:rPr>
        <w:t xml:space="preserve">: </w:t>
      </w:r>
      <w:fldSimple w:instr=" DOCVARIABLE fill_date \* MERGEFORMAT " w:fldLock="1">
        <w:r w:rsidRPr="005F1DCF">
          <w:rPr>
            <w:bCs/>
          </w:rPr>
          <w:t>22</w:t>
        </w:r>
        <w:r>
          <w:t>.12.2017</w:t>
        </w:r>
      </w:fldSimple>
    </w:p>
    <w:p w:rsidR="00E85DEA" w:rsidRPr="00CA59E1" w:rsidRDefault="00E85DEA" w:rsidP="00814094">
      <w:pPr>
        <w:pStyle w:val="a6"/>
      </w:pPr>
      <w:r w:rsidRPr="00CA59E1">
        <w:t>2. Сведения о работодателе:</w:t>
      </w:r>
    </w:p>
    <w:p w:rsidR="00E85DEA" w:rsidRPr="00CA59E1" w:rsidRDefault="00E85DEA" w:rsidP="00814094">
      <w:r w:rsidRPr="00CA59E1">
        <w:t>2.1. Наименование 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rbtd_name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2.2. Место нахождения и место осуществления деятельности 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rbtd_adr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440052, г. Пенза, ул. Ново-Тамбовская, д.9; г. Пенза, Автоматный переулок, 2А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2.3. Наименование структурного подразделения: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ceh_info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 Общебольничный медицинский персонал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pPr>
        <w:pStyle w:val="a6"/>
      </w:pPr>
      <w:r w:rsidRPr="00CA59E1">
        <w:t>3. Сведения о рабочем месте:</w:t>
      </w:r>
    </w:p>
    <w:p w:rsidR="00E85DEA" w:rsidRPr="00CA59E1" w:rsidRDefault="00E85DEA" w:rsidP="00814094">
      <w:r w:rsidRPr="00CA59E1">
        <w:t>3.1. Номер рабочего места:</w:t>
      </w:r>
      <w:r w:rsidRPr="00CA59E1">
        <w:rPr>
          <w:rStyle w:val="a9"/>
        </w:rPr>
        <w:t xml:space="preserve"> </w:t>
      </w:r>
      <w:r w:rsidRPr="00CA59E1">
        <w:rPr>
          <w:u w:val="single"/>
        </w:rPr>
        <w:fldChar w:fldCharType="begin" w:fldLock="1"/>
      </w:r>
      <w:r w:rsidRPr="00CA59E1">
        <w:rPr>
          <w:u w:val="single"/>
        </w:rPr>
        <w:instrText xml:space="preserve"> DOCVARIABLE rm_number \* MERGEFORMAT </w:instrText>
      </w:r>
      <w:r w:rsidRPr="00CA59E1">
        <w:rPr>
          <w:u w:val="single"/>
        </w:rPr>
        <w:fldChar w:fldCharType="separate"/>
      </w:r>
      <w:r>
        <w:rPr>
          <w:u w:val="single"/>
        </w:rPr>
        <w:t xml:space="preserve"> 11176/003 </w:t>
      </w:r>
      <w:r w:rsidRPr="00CA59E1">
        <w:rPr>
          <w:u w:val="single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3.2. Наименование рабочего места: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rm_name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 Заместитель главного врача по клинико-экспертной работе </w:t>
      </w:r>
      <w:r w:rsidRPr="00CA59E1">
        <w:rPr>
          <w:rStyle w:val="a9"/>
        </w:rPr>
        <w:fldChar w:fldCharType="end"/>
      </w:r>
    </w:p>
    <w:p w:rsidR="00E85DEA" w:rsidRPr="00CA59E1" w:rsidRDefault="00E85DEA" w:rsidP="00814094">
      <w:r w:rsidRPr="00CA59E1">
        <w:t>3.3. Код по ОК 016-94: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codeok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 отсутствует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305844">
      <w:pPr>
        <w:pStyle w:val="a6"/>
      </w:pPr>
      <w:r w:rsidRPr="00CA59E1">
        <w:t xml:space="preserve">4. Сведения о средствах измерения: </w:t>
      </w:r>
      <w:fldSimple w:instr=" DOCVARIABLE izm_tools \* MERGEFORMAT " w:fldLock="1">
        <w:r w:rsidRPr="00667B9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CA59E1" w:rsidTr="00C30AD7">
        <w:trPr>
          <w:jc w:val="center"/>
        </w:trPr>
        <w:tc>
          <w:tcPr>
            <w:tcW w:w="4678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Погрешность измерения</w:t>
            </w:r>
          </w:p>
        </w:tc>
      </w:tr>
      <w:tr w:rsidR="00E85DEA" w:rsidRPr="00CA59E1" w:rsidTr="00C30AD7">
        <w:trPr>
          <w:jc w:val="center"/>
        </w:trPr>
        <w:tc>
          <w:tcPr>
            <w:tcW w:w="4678" w:type="dxa"/>
            <w:vAlign w:val="center"/>
          </w:tcPr>
          <w:p w:rsidR="00E85DEA" w:rsidRPr="00CA59E1" w:rsidRDefault="00E85DEA" w:rsidP="005F1DCF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CA59E1" w:rsidRDefault="00E85DEA" w:rsidP="0092778A">
      <w:pPr>
        <w:pStyle w:val="a6"/>
      </w:pPr>
      <w:r w:rsidRPr="00CA59E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F1DCF" w:rsidRDefault="00E85DEA" w:rsidP="00AD14A4">
      <w:r w:rsidRPr="00CA59E1">
        <w:fldChar w:fldCharType="begin" w:fldLock="1"/>
      </w:r>
      <w:r w:rsidRPr="00CA59E1">
        <w:instrText xml:space="preserve"> DOCVARIABLE izm_nd_new \* MERGEFORMAT </w:instrText>
      </w:r>
      <w:r w:rsidRPr="00CA59E1">
        <w:fldChar w:fldCharType="separate"/>
      </w:r>
      <w:r w:rsidRPr="005F1DCF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E85DEA" w:rsidRPr="00CA59E1" w:rsidRDefault="00E85DEA" w:rsidP="00AD14A4">
      <w:r w:rsidRPr="005F1DCF">
        <w:t>- ГОСТ ISO 9612-2016 Акустика. Измерения шума для оценки его воздействия на человека. Метод измерений на рабочих местах.</w:t>
      </w:r>
      <w:r w:rsidRPr="00CA59E1">
        <w:fldChar w:fldCharType="end"/>
      </w:r>
    </w:p>
    <w:p w:rsidR="00E85DEA" w:rsidRPr="00CA59E1" w:rsidRDefault="00E85DEA" w:rsidP="00A907F6">
      <w:pPr>
        <w:pStyle w:val="a6"/>
      </w:pPr>
      <w:r w:rsidRPr="00CA59E1">
        <w:t>6. Сведения об источнике шума:</w:t>
      </w:r>
    </w:p>
    <w:p w:rsidR="00E85DEA" w:rsidRPr="00CA59E1" w:rsidRDefault="00E85DEA" w:rsidP="00072388">
      <w:r w:rsidRPr="00CA59E1">
        <w:t xml:space="preserve"> </w:t>
      </w:r>
      <w:fldSimple w:instr=" DOCVARIABLE &quot;dop_shum&quot; \* MERGEFORMAT " w:fldLock="1">
        <w:r w:rsidRPr="00667B93">
          <w:t xml:space="preserve"> ПЭВМ </w:t>
        </w:r>
      </w:fldSimple>
    </w:p>
    <w:p w:rsidR="00E85DEA" w:rsidRPr="00CA59E1" w:rsidRDefault="00E85DEA" w:rsidP="007C56B5">
      <w:pPr>
        <w:pStyle w:val="a6"/>
      </w:pPr>
      <w:r w:rsidRPr="00CA59E1">
        <w:t>7. Стратегия измерения шума на рабочем месте в соо</w:t>
      </w:r>
      <w:r>
        <w:t xml:space="preserve">тветствии с </w:t>
      </w:r>
      <w:r w:rsidRPr="00CA59E1">
        <w:rPr>
          <w:szCs w:val="20"/>
        </w:rPr>
        <w:t>ГОСТ ISO 9612-2016</w:t>
      </w:r>
      <w:r w:rsidRPr="00CA59E1">
        <w:t>:</w:t>
      </w:r>
    </w:p>
    <w:p w:rsidR="00E85DEA" w:rsidRPr="00CA59E1" w:rsidRDefault="00E85DEA" w:rsidP="007C56B5">
      <w:r w:rsidRPr="00CA59E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CA59E1" w:rsidRDefault="00E85DEA" w:rsidP="00034251">
      <w:pPr>
        <w:pStyle w:val="a6"/>
        <w:rPr>
          <w:b w:val="0"/>
        </w:rPr>
      </w:pPr>
      <w:r w:rsidRPr="00CA59E1">
        <w:t>8. Дополнительные сведения о рабочей обстановке и условиях измерения:</w:t>
      </w:r>
      <w:r w:rsidRPr="00CA59E1">
        <w:rPr>
          <w:b w:val="0"/>
        </w:rPr>
        <w:t>  отсутствуют</w:t>
      </w:r>
    </w:p>
    <w:p w:rsidR="00E85DEA" w:rsidRPr="00CA59E1" w:rsidRDefault="00E85DEA" w:rsidP="00A907F6">
      <w:pPr>
        <w:pStyle w:val="a6"/>
      </w:pPr>
      <w:r w:rsidRPr="00CA59E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CA59E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Продолжительность операции, мин</w:t>
            </w:r>
          </w:p>
        </w:tc>
      </w:tr>
      <w:tr w:rsidR="00E85DEA" w:rsidRPr="00CA59E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CA59E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 xml:space="preserve">Средняя </w:t>
            </w:r>
          </w:p>
        </w:tc>
      </w:tr>
      <w:tr w:rsidR="00E85DEA" w:rsidRPr="00CA59E1" w:rsidTr="00C30AD7">
        <w:trPr>
          <w:jc w:val="center"/>
        </w:trPr>
        <w:tc>
          <w:tcPr>
            <w:tcW w:w="3085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47.2; 47.0; 47.8</w:t>
            </w:r>
          </w:p>
        </w:tc>
        <w:tc>
          <w:tcPr>
            <w:tcW w:w="2108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47.3</w:t>
            </w:r>
          </w:p>
        </w:tc>
        <w:tc>
          <w:tcPr>
            <w:tcW w:w="1843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90</w:t>
            </w:r>
          </w:p>
        </w:tc>
        <w:tc>
          <w:tcPr>
            <w:tcW w:w="1418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90</w:t>
            </w:r>
          </w:p>
        </w:tc>
      </w:tr>
    </w:tbl>
    <w:p w:rsidR="00E85DEA" w:rsidRPr="00CA59E1" w:rsidRDefault="00E85DEA">
      <w:pPr>
        <w:rPr>
          <w:sz w:val="2"/>
          <w:szCs w:val="2"/>
        </w:rPr>
      </w:pPr>
    </w:p>
    <w:p w:rsidR="00E85DEA" w:rsidRPr="00CA59E1" w:rsidRDefault="00E85DEA" w:rsidP="00FE033F">
      <w:pPr>
        <w:pStyle w:val="a6"/>
      </w:pPr>
      <w:r w:rsidRPr="00CA59E1">
        <w:t>10. Результат вычисления измеренных величин показателей шума:</w:t>
      </w:r>
    </w:p>
    <w:p w:rsidR="00E85DEA" w:rsidRPr="00CA59E1" w:rsidRDefault="00E85DEA" w:rsidP="00FE033F">
      <w:pPr>
        <w:pStyle w:val="a6"/>
      </w:pPr>
      <w:r w:rsidRPr="00CA59E1">
        <w:rPr>
          <w:b w:val="0"/>
          <w:color w:val="auto"/>
        </w:rPr>
        <w:fldChar w:fldCharType="begin" w:fldLock="1"/>
      </w:r>
      <w:r w:rsidRPr="00CA59E1">
        <w:rPr>
          <w:b w:val="0"/>
          <w:color w:val="auto"/>
        </w:rPr>
        <w:instrText xml:space="preserve"> DOCVARIABLE  shum_result \* MERGEFORMAT </w:instrText>
      </w:r>
      <w:r w:rsidRPr="00CA59E1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41.3 дБА со стандартной неопределенностью, равной 1.24 дБА.</w:t>
      </w:r>
      <w:r w:rsidRPr="00CA59E1">
        <w:rPr>
          <w:b w:val="0"/>
          <w:color w:val="auto"/>
        </w:rPr>
        <w:fldChar w:fldCharType="end"/>
      </w:r>
      <w:r w:rsidRPr="00CA59E1">
        <w:rPr>
          <w:b w:val="0"/>
          <w:color w:val="auto"/>
        </w:rPr>
        <w:br/>
      </w:r>
      <w:r w:rsidRPr="00CA59E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CA59E1" w:rsidTr="006939DC">
        <w:trPr>
          <w:jc w:val="center"/>
        </w:trPr>
        <w:tc>
          <w:tcPr>
            <w:tcW w:w="372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Фактор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Класс условий труда</w:t>
            </w:r>
          </w:p>
        </w:tc>
      </w:tr>
      <w:tr w:rsidR="00E85DEA" w:rsidRPr="00CA59E1" w:rsidTr="006939DC">
        <w:trPr>
          <w:jc w:val="center"/>
        </w:trPr>
        <w:tc>
          <w:tcPr>
            <w:tcW w:w="372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lastRenderedPageBreak/>
              <w:t>Эквивалентный уровень звука, дБА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41.3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CA59E1" w:rsidRDefault="00E85DEA" w:rsidP="00A907F6">
      <w:pPr>
        <w:pStyle w:val="a6"/>
      </w:pPr>
      <w:r w:rsidRPr="00CA59E1">
        <w:t>12. Заключение:</w:t>
      </w:r>
    </w:p>
    <w:p w:rsidR="00E85DEA" w:rsidRPr="00CA59E1" w:rsidRDefault="00E85DEA" w:rsidP="00D76DF8">
      <w:fldSimple w:instr=" DOCVARIABLE att_zakl \* MERGEFORMAT " w:fldLock="1">
        <w:r w:rsidRPr="009445DE">
          <w:rPr>
            <w:bCs/>
          </w:rPr>
          <w:t>-</w:t>
        </w:r>
        <w:r w:rsidRPr="009445DE">
          <w:t xml:space="preserve"> фактический уровень вредного фактора соответствует гигиеническим нормативам;</w:t>
        </w:r>
      </w:fldSimple>
      <w:r w:rsidRPr="00CA59E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CA59E1" w:rsidRDefault="00E85DEA" w:rsidP="00367816">
      <w:pPr>
        <w:spacing w:before="120"/>
        <w:rPr>
          <w:rStyle w:val="a7"/>
        </w:rPr>
      </w:pPr>
      <w:r w:rsidRPr="00CA59E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F1DCF" w:rsidTr="005F1DC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Митяева Ольга Александровна</w:t>
            </w:r>
          </w:p>
        </w:tc>
      </w:tr>
      <w:tr w:rsidR="00E85DEA" w:rsidRPr="005F1DCF" w:rsidTr="005F1DC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E85DEA" w:rsidRPr="00CA59E1" w:rsidRDefault="00E85DEA" w:rsidP="00305844">
      <w:pPr>
        <w:rPr>
          <w:b/>
          <w:color w:val="000000"/>
        </w:rPr>
      </w:pPr>
    </w:p>
    <w:p w:rsidR="00E85DEA" w:rsidRPr="00CA59E1" w:rsidRDefault="00E85DEA" w:rsidP="00305844">
      <w:r w:rsidRPr="00CA59E1">
        <w:rPr>
          <w:b/>
          <w:color w:val="000000"/>
        </w:rPr>
        <w:t>14. Сотрудники организации (лаборатории)</w:t>
      </w:r>
      <w:r w:rsidRPr="00CA59E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F1DCF" w:rsidTr="005F1DC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  <w:r w:rsidRPr="005F1DCF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  <w:r w:rsidRPr="005F1DCF">
              <w:t>Жиров Константин Валерьевич</w:t>
            </w:r>
          </w:p>
        </w:tc>
      </w:tr>
      <w:tr w:rsidR="00E85DEA" w:rsidRPr="005F1DCF" w:rsidTr="005F1DC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E85DEA" w:rsidRPr="00CA59E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2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11176/003-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62C">
          <w:rPr>
            <w:bCs/>
          </w:rPr>
          <w:t>22</w:t>
        </w:r>
        <w:r>
          <w:t>.12.2017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440052, г. Пенза, ул. Ново-Тамбовская, д.9; г. Пенза, Автоматный переулок, 2А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 Общебольничный медицинский персонал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11176/003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 Заместитель главного врача по клинико-экспертной работе </w:t>
      </w:r>
      <w:r w:rsidRPr="001D5852">
        <w:rPr>
          <w:rStyle w:val="a9"/>
        </w:rPr>
        <w:fldChar w:fldCharType="end"/>
      </w:r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 отсутствует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2B04A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41762C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41762C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62C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E85DEA" w:rsidRPr="001D5852" w:rsidRDefault="00E85DEA" w:rsidP="00AD14A4">
      <w:r w:rsidRPr="0041762C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0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883461">
            <w:pPr>
              <w:pStyle w:val="a8"/>
            </w:pPr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</w:tbl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1762C">
              <w:rPr>
                <w:b/>
              </w:rPr>
              <w:t>5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302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62C" w:rsidRDefault="00E85DEA" w:rsidP="005C0A9A">
            <w:pPr>
              <w:pStyle w:val="a8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t>311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1762C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1762C">
          <w:rPr>
            <w:bCs/>
          </w:rPr>
          <w:t>-</w:t>
        </w:r>
        <w:r w:rsidRPr="0041762C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62C" w:rsidTr="004176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Митяева Ольга Александровна</w:t>
            </w:r>
          </w:p>
        </w:tc>
      </w:tr>
      <w:tr w:rsidR="00E85DEA" w:rsidRPr="0041762C" w:rsidTr="0041762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62C" w:rsidTr="004176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  <w:r w:rsidRPr="0041762C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  <w:r w:rsidRPr="0041762C">
              <w:t>Жиров Константин Валерьевич</w:t>
            </w:r>
          </w:p>
        </w:tc>
      </w:tr>
      <w:tr w:rsidR="00E85DEA" w:rsidRPr="0041762C" w:rsidTr="0041762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25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11176/003- ТЖ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B76882">
          <w:rPr>
            <w:bCs/>
          </w:rPr>
          <w:t>22</w:t>
        </w:r>
        <w:r>
          <w:t>.12.2017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440052, г. Пенза, ул. Ново-Тамбовская, д.9; г. Пенза, Автоматный переулок, 2А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 Общебольничный медицинский персонал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11176/003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 Заместитель главного врача по клинико-экспертной работе </w:t>
      </w:r>
      <w:r w:rsidRPr="006E3E71">
        <w:rPr>
          <w:rStyle w:val="a9"/>
        </w:rPr>
        <w:fldChar w:fldCharType="end"/>
      </w:r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 отсутствует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244AD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B76882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B76882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B76882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</w:t>
        </w:r>
        <w:r w:rsidRPr="00B76882">
          <w:lastRenderedPageBreak/>
          <w:t>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6E3E71" w:rsidRDefault="00E85DEA" w:rsidP="005859B9">
      <w:pPr>
        <w:pStyle w:val="a6"/>
      </w:pPr>
      <w:r w:rsidRPr="006E3E71"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244ADA">
          <w:t xml:space="preserve"> Осуществляет руководство деятельностью организации по клинико-экспертной работе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B76882">
          <w:rPr>
            <w:bCs/>
          </w:rPr>
          <w:t>-</w:t>
        </w:r>
        <w:r w:rsidRPr="00B76882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76882" w:rsidTr="00B768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  <w:r w:rsidRPr="00B76882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  <w:r w:rsidRPr="00B7688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46ED">
            <w:pPr>
              <w:pStyle w:val="a8"/>
            </w:pPr>
            <w:r w:rsidRPr="00B76882">
              <w:t>Митяева Ольга Александровна</w:t>
            </w:r>
          </w:p>
        </w:tc>
      </w:tr>
      <w:tr w:rsidR="00E85DEA" w:rsidRPr="00B76882" w:rsidTr="00B7688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76882" w:rsidRDefault="00E85DEA" w:rsidP="00AA46ED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76882" w:rsidTr="00B768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  <w:r w:rsidRPr="00B76882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76882" w:rsidRDefault="00E85DEA" w:rsidP="00AA76D8">
            <w:pPr>
              <w:pStyle w:val="a8"/>
            </w:pPr>
            <w:r w:rsidRPr="00B76882">
              <w:t>Жиров Константин Валерьевич</w:t>
            </w:r>
          </w:p>
        </w:tc>
      </w:tr>
      <w:tr w:rsidR="00E85DEA" w:rsidRPr="00B76882" w:rsidTr="00B7688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76882" w:rsidRDefault="00E85DEA" w:rsidP="00AA76D8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26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11176/004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Врач-хирург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20463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090B7D">
        <w:rPr>
          <w:rStyle w:val="a9"/>
        </w:rPr>
        <w:t xml:space="preserve"> Общебольничный медицинский персонал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090B7D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090B7D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014-300-316 71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090B7D">
        <w:rPr>
          <w:rStyle w:val="a9"/>
        </w:rPr>
        <w:t xml:space="preserve"> ПЭВМ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090B7D">
        <w:rPr>
          <w:rStyle w:val="a9"/>
        </w:rPr>
        <w:t xml:space="preserve"> Отсутствуют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C80696">
        <w:rPr>
          <w:i/>
          <w:u w:val="single"/>
        </w:rPr>
        <w:t>1. Рекомендации по улучшению условий труда:</w:t>
      </w:r>
      <w:r w:rsidRPr="00C80696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C80696">
        <w:rPr>
          <w:i/>
          <w:u w:val="single"/>
        </w:rPr>
        <w:tab/>
        <w:t>   </w:t>
      </w:r>
      <w:r w:rsidRPr="00C80696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C80696">
        <w:rPr>
          <w:i/>
          <w:u w:val="single"/>
        </w:rPr>
        <w:tab/>
        <w:t>   </w:t>
      </w:r>
      <w:r w:rsidRPr="00C80696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C80696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090B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090B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3E05B5" w:rsidTr="003E05B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 w:rsidRPr="003E05B5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 w:rsidRPr="003E05B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E05B5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3E05B5" w:rsidTr="003E05B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3E05B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3E05B5" w:rsidRDefault="00E85DEA" w:rsidP="00EF07A3">
            <w:pPr>
              <w:pStyle w:val="a8"/>
              <w:rPr>
                <w:vertAlign w:val="superscript"/>
              </w:rPr>
            </w:pPr>
            <w:r w:rsidRPr="003E05B5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090B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Шокаров Константин Гидович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090B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90B7D" w:rsidRDefault="00E85DEA" w:rsidP="00EF07A3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90B7D" w:rsidRDefault="00E85DEA" w:rsidP="00EF07A3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90B7D" w:rsidRDefault="00E85DEA" w:rsidP="00EF07A3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90B7D" w:rsidRDefault="00E85DEA" w:rsidP="00EF07A3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090B7D" w:rsidRDefault="00E85DEA" w:rsidP="004E51DC">
            <w:pPr>
              <w:pStyle w:val="a8"/>
            </w:pPr>
          </w:p>
        </w:tc>
      </w:tr>
      <w:tr w:rsidR="00E85DEA" w:rsidRPr="00090B7D" w:rsidTr="00090B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090B7D" w:rsidRDefault="00E85DEA" w:rsidP="00EF07A3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090B7D" w:rsidRDefault="00E85DEA" w:rsidP="004E51DC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27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DB53A1" w:rsidRDefault="00E85DEA" w:rsidP="00CF2E61">
      <w:pPr>
        <w:pStyle w:val="1"/>
      </w:pPr>
    </w:p>
    <w:p w:rsidR="00E85DEA" w:rsidRPr="00DB53A1" w:rsidRDefault="00E85DEA" w:rsidP="00367816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DB53A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Б</w:t>
            </w:r>
          </w:p>
        </w:tc>
      </w:tr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883461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DB53A1" w:rsidRDefault="00E85DEA" w:rsidP="00240A51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E85DEA" w:rsidRPr="00DB53A1" w:rsidRDefault="00E85DEA" w:rsidP="00240A51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E85DEA" w:rsidRPr="00DB53A1" w:rsidRDefault="00E85DEA" w:rsidP="00240A51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4A6A3B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E85DEA" w:rsidRPr="00DB53A1" w:rsidRDefault="00E85DEA" w:rsidP="00506D53">
      <w:pPr>
        <w:pStyle w:val="a6"/>
      </w:pPr>
      <w:r w:rsidRPr="00DB53A1">
        <w:t>2. Сведения о работодателе:</w:t>
      </w:r>
    </w:p>
    <w:p w:rsidR="00E85DEA" w:rsidRPr="00DB53A1" w:rsidRDefault="00E85DEA" w:rsidP="00506D53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440052, г. Пенза, ул. Ново-Тамбовская, д.9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 Общебольничный медицинский персонал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pPr>
        <w:pStyle w:val="a6"/>
      </w:pPr>
      <w:r w:rsidRPr="00DB53A1">
        <w:t>3. Сведения о рабочем месте:</w:t>
      </w:r>
    </w:p>
    <w:p w:rsidR="00E85DEA" w:rsidRPr="00DB53A1" w:rsidRDefault="00E85DEA" w:rsidP="00506D53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11176/004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 Врач-хирург </w:t>
      </w:r>
      <w:r w:rsidRPr="00DB53A1">
        <w:rPr>
          <w:rStyle w:val="a9"/>
        </w:rPr>
        <w:fldChar w:fldCharType="end"/>
      </w:r>
    </w:p>
    <w:p w:rsidR="00E85DEA" w:rsidRPr="00DB53A1" w:rsidRDefault="00E85DEA" w:rsidP="00506D53">
      <w:r w:rsidRPr="00DB53A1">
        <w:t>3.3. Код по ОК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 20463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240A51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A0683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DB53A1" w:rsidTr="00751B84">
        <w:trPr>
          <w:jc w:val="center"/>
        </w:trPr>
        <w:tc>
          <w:tcPr>
            <w:tcW w:w="4678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Погрешность измерения</w:t>
            </w:r>
          </w:p>
        </w:tc>
      </w:tr>
    </w:tbl>
    <w:p w:rsidR="00E85DEA" w:rsidRPr="00DB53A1" w:rsidRDefault="00E85DEA" w:rsidP="0092778A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DB53A1" w:rsidRDefault="00E85DEA" w:rsidP="00AD14A4">
      <w:fldSimple w:instr=" DOCVARIABLE izm_nd_new \* MERGEFORMAT " w:fldLock="1">
        <w:r w:rsidRPr="004A6A3B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DB53A1" w:rsidRDefault="00E85DEA" w:rsidP="00745D40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DB53A1" w:rsidRDefault="00E85DEA" w:rsidP="00745D40">
            <w:pPr>
              <w:pStyle w:val="a8"/>
              <w:jc w:val="left"/>
            </w:pPr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b/>
              </w:rPr>
            </w:pPr>
            <w:r w:rsidRPr="004A6A3B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20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b/>
                <w:i/>
              </w:rPr>
            </w:pPr>
            <w:r w:rsidRPr="004A6A3B"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  <w:r>
              <w:t>80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A6A3B" w:rsidRDefault="00E85DEA" w:rsidP="00745D40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DB53A1" w:rsidRDefault="00E85DEA" w:rsidP="00367816"/>
    <w:p w:rsidR="00E85DEA" w:rsidRPr="00DB53A1" w:rsidRDefault="00E85DEA" w:rsidP="00D76DF8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8374BE">
          <w:rPr>
            <w:bCs/>
          </w:rPr>
          <w:t>-</w:t>
        </w:r>
        <w:r w:rsidRPr="008374BE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DB53A1" w:rsidRDefault="00E85DEA" w:rsidP="00367816">
      <w:pPr>
        <w:spacing w:before="120"/>
        <w:rPr>
          <w:rStyle w:val="a7"/>
        </w:rPr>
      </w:pPr>
      <w:r w:rsidRPr="00DB53A1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A6A3B" w:rsidTr="004A6A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A6A3B" w:rsidRDefault="00E85DEA" w:rsidP="00AA46ED">
            <w:pPr>
              <w:pStyle w:val="a8"/>
            </w:pPr>
            <w:r w:rsidRPr="004A6A3B">
              <w:t>Митяева Ольга Александровна</w:t>
            </w:r>
          </w:p>
        </w:tc>
      </w:tr>
      <w:tr w:rsidR="00E85DEA" w:rsidRPr="004A6A3B" w:rsidTr="004A6A3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A6A3B" w:rsidRDefault="00E85DEA" w:rsidP="00AA46ED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(Ф.И.О.)</w:t>
            </w:r>
          </w:p>
        </w:tc>
      </w:tr>
    </w:tbl>
    <w:p w:rsidR="00E85DEA" w:rsidRPr="00DB53A1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2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CA59E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CA59E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 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A59E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CA59E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CA59E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CA59E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CA59E1" w:rsidRDefault="00E85DEA" w:rsidP="00585F8C">
      <w:pPr>
        <w:pStyle w:val="1"/>
      </w:pPr>
    </w:p>
    <w:p w:rsidR="00E85DEA" w:rsidRPr="00CA59E1" w:rsidRDefault="00E85DEA" w:rsidP="00367816">
      <w:pPr>
        <w:pStyle w:val="1"/>
      </w:pPr>
      <w:r w:rsidRPr="00CA59E1">
        <w:t>ПРОТОКОЛ</w:t>
      </w:r>
      <w:r w:rsidRPr="00CA59E1">
        <w:rPr>
          <w:caps/>
        </w:rPr>
        <w:br/>
      </w:r>
      <w:r w:rsidRPr="00CA59E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367816">
            <w:r w:rsidRPr="00CA59E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CA59E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Ш</w:t>
            </w:r>
          </w:p>
        </w:tc>
      </w:tr>
      <w:tr w:rsidR="00E85DEA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CA59E1" w:rsidRDefault="00E85DEA" w:rsidP="00883461">
            <w:pPr>
              <w:pStyle w:val="ad"/>
              <w:rPr>
                <w:bCs/>
              </w:rPr>
            </w:pPr>
            <w:r w:rsidRPr="00CA59E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CA59E1" w:rsidRDefault="00E85DEA" w:rsidP="00305844">
      <w:pPr>
        <w:rPr>
          <w:rStyle w:val="a7"/>
        </w:rPr>
      </w:pPr>
      <w:r w:rsidRPr="00CA59E1">
        <w:rPr>
          <w:rStyle w:val="a7"/>
        </w:rPr>
        <w:t xml:space="preserve">1. Дата: </w:t>
      </w:r>
    </w:p>
    <w:p w:rsidR="00E85DEA" w:rsidRPr="00CA59E1" w:rsidRDefault="00E85DEA" w:rsidP="00305844">
      <w:pPr>
        <w:rPr>
          <w:rStyle w:val="a7"/>
          <w:b w:val="0"/>
        </w:rPr>
      </w:pPr>
      <w:r w:rsidRPr="00CA59E1">
        <w:rPr>
          <w:rStyle w:val="a7"/>
        </w:rPr>
        <w:t>1.1 Проведения измерений:</w:t>
      </w:r>
      <w:r w:rsidRPr="00CA59E1">
        <w:t xml:space="preserve"> </w:t>
      </w:r>
      <w:fldSimple w:instr=" DOCVARIABLE izm_date \* MERGEFORMAT " w:fldLock="1">
        <w:r>
          <w:t>08.12.2017</w:t>
        </w:r>
      </w:fldSimple>
    </w:p>
    <w:p w:rsidR="00E85DEA" w:rsidRPr="00CA59E1" w:rsidRDefault="00E85DEA" w:rsidP="00305844">
      <w:pPr>
        <w:rPr>
          <w:b/>
        </w:rPr>
      </w:pPr>
      <w:r w:rsidRPr="00CA59E1">
        <w:rPr>
          <w:rStyle w:val="a7"/>
        </w:rPr>
        <w:t>1.2 Оформления протокола</w:t>
      </w:r>
      <w:r w:rsidRPr="00CA59E1">
        <w:rPr>
          <w:color w:val="000000"/>
        </w:rPr>
        <w:t xml:space="preserve">: </w:t>
      </w:r>
      <w:fldSimple w:instr=" DOCVARIABLE fill_date \* MERGEFORMAT " w:fldLock="1">
        <w:r w:rsidRPr="005F1DCF">
          <w:rPr>
            <w:bCs/>
          </w:rPr>
          <w:t>22</w:t>
        </w:r>
        <w:r>
          <w:t>.12.2017</w:t>
        </w:r>
      </w:fldSimple>
    </w:p>
    <w:p w:rsidR="00E85DEA" w:rsidRPr="00CA59E1" w:rsidRDefault="00E85DEA" w:rsidP="00814094">
      <w:pPr>
        <w:pStyle w:val="a6"/>
      </w:pPr>
      <w:r w:rsidRPr="00CA59E1">
        <w:t>2. Сведения о работодателе:</w:t>
      </w:r>
    </w:p>
    <w:p w:rsidR="00E85DEA" w:rsidRPr="00CA59E1" w:rsidRDefault="00E85DEA" w:rsidP="00814094">
      <w:r w:rsidRPr="00CA59E1">
        <w:t>2.1. Наименование 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rbtd_name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2.2. Место нахождения и место осуществления деятельности 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rbtd_adr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440052, г. Пенза, ул. Ново-Тамбовская, д.9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2.3. Наименование структурного подразделения: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ceh_info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 Общебольничный медицинский персонал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pPr>
        <w:pStyle w:val="a6"/>
      </w:pPr>
      <w:r w:rsidRPr="00CA59E1">
        <w:t>3. Сведения о рабочем месте:</w:t>
      </w:r>
    </w:p>
    <w:p w:rsidR="00E85DEA" w:rsidRPr="00CA59E1" w:rsidRDefault="00E85DEA" w:rsidP="00814094">
      <w:r w:rsidRPr="00CA59E1">
        <w:t>3.1. Номер рабочего места:</w:t>
      </w:r>
      <w:r w:rsidRPr="00CA59E1">
        <w:rPr>
          <w:rStyle w:val="a9"/>
        </w:rPr>
        <w:t xml:space="preserve"> </w:t>
      </w:r>
      <w:r w:rsidRPr="00CA59E1">
        <w:rPr>
          <w:u w:val="single"/>
        </w:rPr>
        <w:fldChar w:fldCharType="begin" w:fldLock="1"/>
      </w:r>
      <w:r w:rsidRPr="00CA59E1">
        <w:rPr>
          <w:u w:val="single"/>
        </w:rPr>
        <w:instrText xml:space="preserve"> DOCVARIABLE rm_number \* MERGEFORMAT </w:instrText>
      </w:r>
      <w:r w:rsidRPr="00CA59E1">
        <w:rPr>
          <w:u w:val="single"/>
        </w:rPr>
        <w:fldChar w:fldCharType="separate"/>
      </w:r>
      <w:r>
        <w:rPr>
          <w:u w:val="single"/>
        </w:rPr>
        <w:t xml:space="preserve"> 11176/004 </w:t>
      </w:r>
      <w:r w:rsidRPr="00CA59E1">
        <w:rPr>
          <w:u w:val="single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814094">
      <w:r w:rsidRPr="00CA59E1">
        <w:t>3.2. Наименование рабочего места: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rm_name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 Врач-хирург </w:t>
      </w:r>
      <w:r w:rsidRPr="00CA59E1">
        <w:rPr>
          <w:rStyle w:val="a9"/>
        </w:rPr>
        <w:fldChar w:fldCharType="end"/>
      </w:r>
    </w:p>
    <w:p w:rsidR="00E85DEA" w:rsidRPr="00CA59E1" w:rsidRDefault="00E85DEA" w:rsidP="00814094">
      <w:r w:rsidRPr="00CA59E1">
        <w:t>3.3. Код по ОК 016-94: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codeok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 20463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E85DEA" w:rsidRPr="00CA59E1" w:rsidRDefault="00E85DEA" w:rsidP="00305844">
      <w:pPr>
        <w:pStyle w:val="a6"/>
      </w:pPr>
      <w:r w:rsidRPr="00CA59E1">
        <w:t xml:space="preserve">4. Сведения о средствах измерения: </w:t>
      </w:r>
      <w:fldSimple w:instr=" DOCVARIABLE izm_tools \* MERGEFORMAT " w:fldLock="1">
        <w:r w:rsidRPr="002773E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CA59E1" w:rsidTr="00C30AD7">
        <w:trPr>
          <w:jc w:val="center"/>
        </w:trPr>
        <w:tc>
          <w:tcPr>
            <w:tcW w:w="4678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CA59E1" w:rsidRDefault="00E85DEA" w:rsidP="00305844">
            <w:pPr>
              <w:pStyle w:val="a8"/>
            </w:pPr>
            <w:r w:rsidRPr="00CA59E1">
              <w:t>Погрешность измерения</w:t>
            </w:r>
          </w:p>
        </w:tc>
      </w:tr>
      <w:tr w:rsidR="00E85DEA" w:rsidRPr="00CA59E1" w:rsidTr="00C30AD7">
        <w:trPr>
          <w:jc w:val="center"/>
        </w:trPr>
        <w:tc>
          <w:tcPr>
            <w:tcW w:w="4678" w:type="dxa"/>
            <w:vAlign w:val="center"/>
          </w:tcPr>
          <w:p w:rsidR="00E85DEA" w:rsidRPr="00CA59E1" w:rsidRDefault="00E85DEA" w:rsidP="005F1DCF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CA59E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CA59E1" w:rsidRDefault="00E85DEA" w:rsidP="0092778A">
      <w:pPr>
        <w:pStyle w:val="a6"/>
      </w:pPr>
      <w:r w:rsidRPr="00CA59E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F1DCF" w:rsidRDefault="00E85DEA" w:rsidP="00AD14A4">
      <w:r w:rsidRPr="00CA59E1">
        <w:fldChar w:fldCharType="begin" w:fldLock="1"/>
      </w:r>
      <w:r w:rsidRPr="00CA59E1">
        <w:instrText xml:space="preserve"> DOCVARIABLE izm_nd_new \* MERGEFORMAT </w:instrText>
      </w:r>
      <w:r w:rsidRPr="00CA59E1">
        <w:fldChar w:fldCharType="separate"/>
      </w:r>
      <w:r w:rsidRPr="005F1DCF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E85DEA" w:rsidRPr="00CA59E1" w:rsidRDefault="00E85DEA" w:rsidP="00AD14A4">
      <w:r w:rsidRPr="005F1DCF">
        <w:t>- ГОСТ ISO 9612-2016 Акустика. Измерения шума для оценки его воздействия на человека. Метод измерений на рабочих местах.</w:t>
      </w:r>
      <w:r w:rsidRPr="00CA59E1">
        <w:fldChar w:fldCharType="end"/>
      </w:r>
    </w:p>
    <w:p w:rsidR="00E85DEA" w:rsidRPr="00CA59E1" w:rsidRDefault="00E85DEA" w:rsidP="00A907F6">
      <w:pPr>
        <w:pStyle w:val="a6"/>
      </w:pPr>
      <w:r w:rsidRPr="00CA59E1">
        <w:t>6. Сведения об источнике шума:</w:t>
      </w:r>
    </w:p>
    <w:p w:rsidR="00E85DEA" w:rsidRPr="00CA59E1" w:rsidRDefault="00E85DEA" w:rsidP="00072388">
      <w:r w:rsidRPr="00CA59E1">
        <w:t xml:space="preserve"> </w:t>
      </w:r>
      <w:fldSimple w:instr=" DOCVARIABLE &quot;dop_shum&quot; \* MERGEFORMAT " w:fldLock="1">
        <w:r w:rsidRPr="002773E8">
          <w:t xml:space="preserve"> ПЭВМ </w:t>
        </w:r>
      </w:fldSimple>
    </w:p>
    <w:p w:rsidR="00E85DEA" w:rsidRPr="00CA59E1" w:rsidRDefault="00E85DEA" w:rsidP="007C56B5">
      <w:pPr>
        <w:pStyle w:val="a6"/>
      </w:pPr>
      <w:r w:rsidRPr="00CA59E1">
        <w:t>7. Стратегия измерения шума на рабочем месте в соо</w:t>
      </w:r>
      <w:r>
        <w:t xml:space="preserve">тветствии с </w:t>
      </w:r>
      <w:r w:rsidRPr="00CA59E1">
        <w:rPr>
          <w:szCs w:val="20"/>
        </w:rPr>
        <w:t>ГОСТ ISO 9612-2016</w:t>
      </w:r>
      <w:r w:rsidRPr="00CA59E1">
        <w:t>:</w:t>
      </w:r>
    </w:p>
    <w:p w:rsidR="00E85DEA" w:rsidRPr="00CA59E1" w:rsidRDefault="00E85DEA" w:rsidP="007C56B5">
      <w:r w:rsidRPr="00CA59E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CA59E1" w:rsidRDefault="00E85DEA" w:rsidP="00034251">
      <w:pPr>
        <w:pStyle w:val="a6"/>
        <w:rPr>
          <w:b w:val="0"/>
        </w:rPr>
      </w:pPr>
      <w:r w:rsidRPr="00CA59E1">
        <w:t>8. Дополнительные сведения о рабочей обстановке и условиях измерения:</w:t>
      </w:r>
      <w:r w:rsidRPr="00CA59E1">
        <w:rPr>
          <w:b w:val="0"/>
        </w:rPr>
        <w:t>  отсутствуют</w:t>
      </w:r>
    </w:p>
    <w:p w:rsidR="00E85DEA" w:rsidRPr="00CA59E1" w:rsidRDefault="00E85DEA" w:rsidP="00A907F6">
      <w:pPr>
        <w:pStyle w:val="a6"/>
      </w:pPr>
      <w:r w:rsidRPr="00CA59E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CA59E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Продолжительность операции, мин</w:t>
            </w:r>
          </w:p>
        </w:tc>
      </w:tr>
      <w:tr w:rsidR="00E85DEA" w:rsidRPr="00CA59E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CA59E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CA59E1" w:rsidRDefault="00E85DEA" w:rsidP="007C56B5">
            <w:pPr>
              <w:pStyle w:val="a8"/>
            </w:pPr>
            <w:r w:rsidRPr="00CA59E1">
              <w:t xml:space="preserve">Средняя </w:t>
            </w:r>
          </w:p>
        </w:tc>
      </w:tr>
      <w:tr w:rsidR="00E85DEA" w:rsidRPr="00CA59E1" w:rsidTr="00C30AD7">
        <w:trPr>
          <w:jc w:val="center"/>
        </w:trPr>
        <w:tc>
          <w:tcPr>
            <w:tcW w:w="3085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48.4; 48.6; 48.0</w:t>
            </w:r>
          </w:p>
        </w:tc>
        <w:tc>
          <w:tcPr>
            <w:tcW w:w="2108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48.3</w:t>
            </w:r>
          </w:p>
        </w:tc>
        <w:tc>
          <w:tcPr>
            <w:tcW w:w="1843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72</w:t>
            </w:r>
          </w:p>
        </w:tc>
        <w:tc>
          <w:tcPr>
            <w:tcW w:w="1418" w:type="dxa"/>
            <w:vAlign w:val="center"/>
          </w:tcPr>
          <w:p w:rsidR="00E85DEA" w:rsidRPr="00CA59E1" w:rsidRDefault="00E85DEA" w:rsidP="007C56B5">
            <w:pPr>
              <w:pStyle w:val="a8"/>
            </w:pPr>
            <w:r>
              <w:t>72</w:t>
            </w:r>
          </w:p>
        </w:tc>
      </w:tr>
    </w:tbl>
    <w:p w:rsidR="00E85DEA" w:rsidRPr="00CA59E1" w:rsidRDefault="00E85DEA">
      <w:pPr>
        <w:rPr>
          <w:sz w:val="2"/>
          <w:szCs w:val="2"/>
        </w:rPr>
      </w:pPr>
    </w:p>
    <w:p w:rsidR="00E85DEA" w:rsidRPr="00CA59E1" w:rsidRDefault="00E85DEA" w:rsidP="00FE033F">
      <w:pPr>
        <w:pStyle w:val="a6"/>
      </w:pPr>
      <w:r w:rsidRPr="00CA59E1">
        <w:t>10. Результат вычисления измеренных величин показателей шума:</w:t>
      </w:r>
    </w:p>
    <w:p w:rsidR="00E85DEA" w:rsidRPr="00CA59E1" w:rsidRDefault="00E85DEA" w:rsidP="00FE033F">
      <w:pPr>
        <w:pStyle w:val="a6"/>
      </w:pPr>
      <w:r w:rsidRPr="00CA59E1">
        <w:rPr>
          <w:b w:val="0"/>
          <w:color w:val="auto"/>
        </w:rPr>
        <w:fldChar w:fldCharType="begin" w:fldLock="1"/>
      </w:r>
      <w:r w:rsidRPr="00CA59E1">
        <w:rPr>
          <w:b w:val="0"/>
          <w:color w:val="auto"/>
        </w:rPr>
        <w:instrText xml:space="preserve"> DOCVARIABLE  shum_result \* MERGEFORMAT </w:instrText>
      </w:r>
      <w:r w:rsidRPr="00CA59E1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41.3 дБА со стандартной неопределенностью, равной 1.24 дБА.</w:t>
      </w:r>
      <w:r w:rsidRPr="00CA59E1">
        <w:rPr>
          <w:b w:val="0"/>
          <w:color w:val="auto"/>
        </w:rPr>
        <w:fldChar w:fldCharType="end"/>
      </w:r>
      <w:r w:rsidRPr="00CA59E1">
        <w:rPr>
          <w:b w:val="0"/>
          <w:color w:val="auto"/>
        </w:rPr>
        <w:br/>
      </w:r>
      <w:r w:rsidRPr="00CA59E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CA59E1" w:rsidTr="006939DC">
        <w:trPr>
          <w:jc w:val="center"/>
        </w:trPr>
        <w:tc>
          <w:tcPr>
            <w:tcW w:w="372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Фактор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CA59E1" w:rsidRDefault="00E85DEA" w:rsidP="00E576CE">
            <w:pPr>
              <w:pStyle w:val="a8"/>
            </w:pPr>
            <w:r w:rsidRPr="00CA59E1">
              <w:t>Класс условий труда</w:t>
            </w:r>
          </w:p>
        </w:tc>
      </w:tr>
      <w:tr w:rsidR="00E85DEA" w:rsidRPr="00CA59E1" w:rsidTr="006939DC">
        <w:trPr>
          <w:jc w:val="center"/>
        </w:trPr>
        <w:tc>
          <w:tcPr>
            <w:tcW w:w="372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lastRenderedPageBreak/>
              <w:t>Эквивалентный уровень звука, дБА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41.3</w:t>
            </w:r>
          </w:p>
        </w:tc>
        <w:tc>
          <w:tcPr>
            <w:tcW w:w="2318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CA59E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CA59E1" w:rsidRDefault="00E85DEA" w:rsidP="00A907F6">
      <w:pPr>
        <w:pStyle w:val="a6"/>
      </w:pPr>
      <w:r w:rsidRPr="00CA59E1">
        <w:t>12. Заключение:</w:t>
      </w:r>
    </w:p>
    <w:p w:rsidR="00E85DEA" w:rsidRPr="00CA59E1" w:rsidRDefault="00E85DEA" w:rsidP="00D76DF8">
      <w:fldSimple w:instr=" DOCVARIABLE att_zakl \* MERGEFORMAT " w:fldLock="1">
        <w:r w:rsidRPr="00C04C6E">
          <w:rPr>
            <w:bCs/>
          </w:rPr>
          <w:t>-</w:t>
        </w:r>
        <w:r w:rsidRPr="00C04C6E">
          <w:t xml:space="preserve"> фактический уровень вредного фактора соответствует гигиеническим нормативам;</w:t>
        </w:r>
      </w:fldSimple>
      <w:r w:rsidRPr="00CA59E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CA59E1" w:rsidRDefault="00E85DEA" w:rsidP="00367816">
      <w:pPr>
        <w:spacing w:before="120"/>
        <w:rPr>
          <w:rStyle w:val="a7"/>
        </w:rPr>
      </w:pPr>
      <w:r w:rsidRPr="00CA59E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F1DCF" w:rsidTr="005F1DC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AA46ED">
            <w:pPr>
              <w:pStyle w:val="a8"/>
            </w:pPr>
            <w:r w:rsidRPr="005F1DCF">
              <w:t>Митяева Ольга Александровна</w:t>
            </w:r>
          </w:p>
        </w:tc>
      </w:tr>
      <w:tr w:rsidR="00E85DEA" w:rsidRPr="005F1DCF" w:rsidTr="005F1DC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F1DCF" w:rsidRDefault="00E85DEA" w:rsidP="00AA46ED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E85DEA" w:rsidRPr="00CA59E1" w:rsidRDefault="00E85DEA" w:rsidP="00305844">
      <w:pPr>
        <w:rPr>
          <w:b/>
          <w:color w:val="000000"/>
        </w:rPr>
      </w:pPr>
    </w:p>
    <w:p w:rsidR="00E85DEA" w:rsidRPr="00CA59E1" w:rsidRDefault="00E85DEA" w:rsidP="00305844">
      <w:r w:rsidRPr="00CA59E1">
        <w:rPr>
          <w:b/>
          <w:color w:val="000000"/>
        </w:rPr>
        <w:t>14. Сотрудники организации (лаборатории)</w:t>
      </w:r>
      <w:r w:rsidRPr="00CA59E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F1DCF" w:rsidTr="005F1DC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  <w:r w:rsidRPr="005F1DCF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F1DCF" w:rsidRDefault="00E85DEA" w:rsidP="00305844">
            <w:pPr>
              <w:pStyle w:val="a8"/>
            </w:pPr>
            <w:r w:rsidRPr="005F1DCF">
              <w:t>Жиров Константин Валерьевич</w:t>
            </w:r>
          </w:p>
        </w:tc>
      </w:tr>
      <w:tr w:rsidR="00E85DEA" w:rsidRPr="005F1DCF" w:rsidTr="005F1DC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F1DCF" w:rsidRDefault="00E85DEA" w:rsidP="0030584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E85DEA" w:rsidRPr="00CA59E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2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62C">
          <w:rPr>
            <w:bCs/>
          </w:rPr>
          <w:t>22</w:t>
        </w:r>
        <w:r>
          <w:t>.12.2017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440052, г. Пенза, ул. Ново-Тамбовская, д.9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 Общебольничный медицинский персонал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11176/004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 Врач-хирург </w:t>
      </w:r>
      <w:r w:rsidRPr="001D5852">
        <w:rPr>
          <w:rStyle w:val="a9"/>
        </w:rPr>
        <w:fldChar w:fldCharType="end"/>
      </w:r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 20463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736BC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41762C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41762C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62C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E85DEA" w:rsidRPr="001D5852" w:rsidRDefault="00E85DEA" w:rsidP="00AD14A4">
      <w:r w:rsidRPr="0041762C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883461">
            <w:pPr>
              <w:pStyle w:val="a8"/>
            </w:pPr>
            <w:bookmarkStart w:id="121" w:name="dopzona3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883461">
            <w:pPr>
              <w:pStyle w:val="a8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</w:tbl>
    <w:bookmarkEnd w:id="121"/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057FE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>СанПиН 2.2.1/2.1.1. 1278-03, т.2, п.110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057FE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057FE">
              <w:rPr>
                <w:b/>
              </w:rPr>
              <w:t>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057FE" w:rsidRDefault="00E85DEA" w:rsidP="005C0A9A">
            <w:pPr>
              <w:pStyle w:val="a8"/>
              <w:jc w:val="left"/>
            </w:pPr>
            <w:bookmarkStart w:id="122" w:name="osv__z3"/>
            <w:bookmarkEnd w:id="122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t>504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057FE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057FE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п.110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057FE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057FE">
              <w:rPr>
                <w:b/>
              </w:rPr>
              <w:t>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057FE" w:rsidRDefault="00E85DEA" w:rsidP="005C0A9A">
            <w:pPr>
              <w:pStyle w:val="a8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t>509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057FE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057FE">
          <w:rPr>
            <w:bCs/>
          </w:rPr>
          <w:t>-</w:t>
        </w:r>
        <w:r w:rsidRPr="004057FE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62C" w:rsidTr="004176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AA46ED">
            <w:pPr>
              <w:pStyle w:val="a8"/>
            </w:pPr>
            <w:r w:rsidRPr="0041762C">
              <w:t>Митяева Ольга Александровна</w:t>
            </w:r>
          </w:p>
        </w:tc>
      </w:tr>
      <w:tr w:rsidR="00E85DEA" w:rsidRPr="0041762C" w:rsidTr="0041762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62C" w:rsidRDefault="00E85DEA" w:rsidP="00AA46ED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62C" w:rsidTr="004176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  <w:r w:rsidRPr="0041762C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62C" w:rsidRDefault="00E85DEA" w:rsidP="00250DF5">
            <w:pPr>
              <w:pStyle w:val="a8"/>
            </w:pPr>
            <w:r w:rsidRPr="0041762C">
              <w:t>Жиров Константин Валерьевич</w:t>
            </w:r>
          </w:p>
        </w:tc>
      </w:tr>
      <w:tr w:rsidR="00E85DEA" w:rsidRPr="0041762C" w:rsidTr="0041762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62C" w:rsidRDefault="00E85DEA" w:rsidP="00250DF5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30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ТМ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A02DC0">
          <w:rPr>
            <w:bCs/>
          </w:rPr>
          <w:t>22</w:t>
        </w:r>
        <w:r>
          <w:t>.12.2017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440052, г. Пенза, ул. Ново-Тамбовская, д.9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 Общебольничный медицинский персонал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11176/004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 Врач-хирург </w:t>
      </w:r>
      <w:r w:rsidRPr="006E3E71">
        <w:rPr>
          <w:rStyle w:val="a9"/>
        </w:rPr>
        <w:fldChar w:fldCharType="end"/>
      </w:r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 20463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77761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02DC0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A02DC0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A02DC0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</w:t>
        </w:r>
        <w:r w:rsidRPr="00A02DC0">
          <w:lastRenderedPageBreak/>
          <w:t>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6E3E71" w:rsidRDefault="00E85DEA" w:rsidP="005859B9">
      <w:pPr>
        <w:pStyle w:val="a6"/>
      </w:pPr>
      <w:r w:rsidRPr="006E3E71"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777616">
          <w:t xml:space="preserve"> Оказывает квалифицированную медицинскую помощь, используя при этом современные методы диагностики, профилактики, лечения и последующей реабилитации пациента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A02DC0">
          <w:rPr>
            <w:bCs/>
          </w:rPr>
          <w:t>-</w:t>
        </w:r>
        <w:r w:rsidRPr="00A02DC0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A02DC0" w:rsidTr="00A02D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  <w:r w:rsidRPr="00A02DC0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  <w:r w:rsidRPr="00A02DC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46ED">
            <w:pPr>
              <w:pStyle w:val="a8"/>
            </w:pPr>
            <w:r w:rsidRPr="00A02DC0">
              <w:t>Митяева Ольга Александровна</w:t>
            </w:r>
          </w:p>
        </w:tc>
      </w:tr>
      <w:tr w:rsidR="00E85DEA" w:rsidRPr="00A02DC0" w:rsidTr="00A02DC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A02DC0" w:rsidRDefault="00E85DEA" w:rsidP="00AA46ED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A02DC0" w:rsidTr="00A02D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  <w:r w:rsidRPr="00A02DC0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02DC0" w:rsidRDefault="00E85DEA" w:rsidP="00AA76D8">
            <w:pPr>
              <w:pStyle w:val="a8"/>
            </w:pPr>
            <w:r w:rsidRPr="00A02DC0">
              <w:t>Жиров Константин Валерьевич</w:t>
            </w:r>
          </w:p>
        </w:tc>
      </w:tr>
      <w:tr w:rsidR="00E85DEA" w:rsidRPr="00A02DC0" w:rsidTr="00A02DC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A02DC0" w:rsidRDefault="00E85DEA" w:rsidP="00AA76D8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31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5C43EF" w:rsidRDefault="00E85DEA" w:rsidP="00794E17">
      <w:pPr>
        <w:pStyle w:val="1"/>
      </w:pPr>
    </w:p>
    <w:p w:rsidR="00E85DEA" w:rsidRPr="005C43EF" w:rsidRDefault="00E85DEA" w:rsidP="00367816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5C43EF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Н</w:t>
            </w:r>
          </w:p>
        </w:tc>
      </w:tr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883461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704BFB" w:rsidRDefault="00E85DEA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E85DEA" w:rsidRPr="00704BFB" w:rsidRDefault="00E85DEA" w:rsidP="005C43EF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704BFB" w:rsidRDefault="00E85DEA" w:rsidP="005C43EF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5C43EF" w:rsidRDefault="00E85DEA" w:rsidP="00F17946">
      <w:pPr>
        <w:pStyle w:val="a6"/>
      </w:pPr>
      <w:r w:rsidRPr="005C43EF">
        <w:t>2. Сведения о работодателе:</w:t>
      </w:r>
    </w:p>
    <w:p w:rsidR="00E85DEA" w:rsidRPr="005C43EF" w:rsidRDefault="00E85DEA" w:rsidP="00F17946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C653CA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653CA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C653CA">
          <w:rPr>
            <w:rStyle w:val="a9"/>
          </w:rPr>
          <w:t xml:space="preserve">440052, г. Пенза, ул. Ново-Тамбовская, д.9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C653CA">
          <w:rPr>
            <w:rStyle w:val="a9"/>
          </w:rPr>
          <w:t xml:space="preserve"> Общебольничный</w:t>
        </w:r>
        <w:r w:rsidRPr="00C653CA">
          <w:rPr>
            <w:u w:val="single"/>
          </w:rPr>
          <w:t xml:space="preserve"> медицинский персонал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pPr>
        <w:pStyle w:val="a6"/>
      </w:pPr>
      <w:r w:rsidRPr="005C43EF">
        <w:t>3. Сведения о рабочем месте:</w:t>
      </w:r>
    </w:p>
    <w:p w:rsidR="00E85DEA" w:rsidRPr="005C43EF" w:rsidRDefault="00E85DEA" w:rsidP="00F17946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C653CA">
          <w:rPr>
            <w:u w:val="single"/>
          </w:rPr>
          <w:t xml:space="preserve"> 11176/004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C653CA">
          <w:rPr>
            <w:rStyle w:val="a9"/>
          </w:rPr>
          <w:t xml:space="preserve"> Врач-хирург </w:t>
        </w:r>
      </w:fldSimple>
    </w:p>
    <w:p w:rsidR="00E85DEA" w:rsidRPr="005C43EF" w:rsidRDefault="00E85DEA" w:rsidP="00F17946">
      <w:r w:rsidRPr="005C43EF">
        <w:t>3.3. Код по ОК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C653CA">
          <w:rPr>
            <w:rStyle w:val="a9"/>
          </w:rPr>
          <w:t xml:space="preserve"> 20463 </w:t>
        </w:r>
      </w:fldSimple>
      <w:r w:rsidRPr="005C43EF">
        <w:rPr>
          <w:rStyle w:val="a9"/>
        </w:rPr>
        <w:t> </w:t>
      </w:r>
    </w:p>
    <w:p w:rsidR="00E85DEA" w:rsidRPr="004F614B" w:rsidRDefault="00E85DEA" w:rsidP="005C43EF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C653C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Погрешность измерения</w:t>
            </w:r>
          </w:p>
        </w:tc>
      </w:tr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6B1078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</w:tbl>
    <w:p w:rsidR="00E85DEA" w:rsidRPr="005C43EF" w:rsidRDefault="00E85DEA" w:rsidP="0092778A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C43EF" w:rsidRDefault="00E85DEA" w:rsidP="00AD14A4">
      <w:fldSimple w:instr=" DOCVARIABLE izm_nd_new \* MERGEFORMAT " w:fldLock="1">
        <w:r w:rsidRPr="006B1078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5C43EF" w:rsidRDefault="00E85DEA" w:rsidP="005859B9">
      <w:pPr>
        <w:pStyle w:val="a6"/>
      </w:pPr>
      <w:r w:rsidRPr="005C43EF">
        <w:t xml:space="preserve">6. Краткое описание выполняемой работы: </w:t>
      </w:r>
    </w:p>
    <w:p w:rsidR="00E85DEA" w:rsidRPr="005C43EF" w:rsidRDefault="00E85DEA" w:rsidP="005859B9">
      <w:fldSimple w:instr=" DOCVARIABLE operac \* MERGEFORMAT " w:fldLock="1">
        <w:r w:rsidRPr="00C653CA">
          <w:t xml:space="preserve"> Оказывает квалифицированную медицинскую помощь, используя при этом современные методы диагностики, профилактики, лечения и последующей реабилитации пациента </w:t>
        </w:r>
      </w:fldSimple>
    </w:p>
    <w:p w:rsidR="00E85DEA" w:rsidRPr="005C43EF" w:rsidRDefault="00E85DEA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E85DEA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Показатели напряженности</w:t>
            </w:r>
          </w:p>
          <w:p w:rsidR="00E85DEA" w:rsidRPr="005C43EF" w:rsidRDefault="00E85DEA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Класс условий труда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bookmarkStart w:id="123" w:name="s06"/>
            <w:bookmarkEnd w:id="123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bookmarkStart w:id="124" w:name="s07"/>
            <w:bookmarkEnd w:id="124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bookmarkStart w:id="125" w:name="s09"/>
            <w:bookmarkEnd w:id="125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bookmarkStart w:id="126" w:name="s13"/>
            <w:bookmarkEnd w:id="126"/>
            <w:r w:rsidRPr="005C43EF">
              <w:t xml:space="preserve">Нагрузка на голосовой аппарат (суммарное </w:t>
            </w:r>
            <w:r w:rsidRPr="005C43EF">
              <w:lastRenderedPageBreak/>
              <w:t>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lastRenderedPageBreak/>
              <w:t>7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bookmarkStart w:id="127" w:name="s18"/>
            <w:bookmarkEnd w:id="127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bookmarkStart w:id="128" w:name="s21"/>
            <w:bookmarkEnd w:id="128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</w:tbl>
    <w:p w:rsidR="00E85DEA" w:rsidRPr="005C43EF" w:rsidRDefault="00E85DEA" w:rsidP="00D76DF8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E12EE0">
          <w:rPr>
            <w:bCs/>
          </w:rPr>
          <w:t>-</w:t>
        </w:r>
        <w:r w:rsidRPr="00E12EE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E85DEA" w:rsidRPr="005C43EF" w:rsidRDefault="00E85DEA" w:rsidP="00BF498E">
      <w:pPr>
        <w:rPr>
          <w:rStyle w:val="a7"/>
        </w:rPr>
      </w:pPr>
      <w:r w:rsidRPr="005C43EF">
        <w:rPr>
          <w:rStyle w:val="a7"/>
        </w:rPr>
        <w:t>9. 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860858" w:rsidTr="0086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  <w:r w:rsidRPr="0086085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  <w:r w:rsidRPr="0086085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  <w:r w:rsidRPr="00860858">
              <w:t>Митяева Ольга Александровна</w:t>
            </w:r>
          </w:p>
        </w:tc>
      </w:tr>
      <w:tr w:rsidR="00E85DEA" w:rsidRPr="00860858" w:rsidTr="0086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(Ф.И.О.)</w:t>
            </w:r>
          </w:p>
        </w:tc>
      </w:tr>
    </w:tbl>
    <w:p w:rsidR="00E85DEA" w:rsidRDefault="00E85DEA" w:rsidP="00F31233">
      <w:pPr>
        <w:spacing w:before="120"/>
      </w:pPr>
    </w:p>
    <w:p w:rsidR="00E85DEA" w:rsidRPr="003E2F4E" w:rsidRDefault="00E85DEA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860858" w:rsidTr="0086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  <w:r w:rsidRPr="00860858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  <w:r w:rsidRPr="00860858">
              <w:t>Жиров Константин Валерьевич</w:t>
            </w:r>
          </w:p>
        </w:tc>
      </w:tr>
      <w:tr w:rsidR="00E85DEA" w:rsidRPr="00860858" w:rsidTr="0086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(Ф.И.О.)</w:t>
            </w:r>
          </w:p>
        </w:tc>
      </w:tr>
    </w:tbl>
    <w:p w:rsidR="00E85DEA" w:rsidRPr="005C43EF" w:rsidRDefault="00E85DEA" w:rsidP="005C43EF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32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fldSimple w:instr=" DOCVARIABLE rm_number \* MERGEFORMAT " w:fldLock="1">
        <w:r w:rsidRPr="00312F08">
          <w:rPr>
            <w:b w:val="0"/>
          </w:rPr>
          <w:t xml:space="preserve"> 11176/005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20463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312F08">
          <w:rPr>
            <w:rStyle w:val="a9"/>
          </w:rPr>
          <w:t xml:space="preserve"> 5</w:t>
        </w:r>
        <w:r w:rsidRPr="00312F08">
          <w:rPr>
            <w:u w:val="single"/>
          </w:rPr>
          <w:t xml:space="preserve"> отделение туберкулезное легочно-хирургическое</w:t>
        </w:r>
      </w:fldSimple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312F08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312F08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148-236-878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312F08">
          <w:rPr>
            <w:rStyle w:val="a9"/>
          </w:rPr>
          <w:t xml:space="preserve"> ПЭВМ </w:t>
        </w:r>
      </w:fldSimple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312F08">
          <w:rPr>
            <w:rStyle w:val="a9"/>
          </w:rPr>
          <w:t xml:space="preserve"> Отсутствуют 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FA3D62">
          <w:rPr>
            <w:i/>
            <w:u w:val="single"/>
          </w:rPr>
          <w:t>1. Рекомендации по улучшению условий труда:</w:t>
        </w:r>
        <w:r w:rsidRPr="00FA3D62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FA3D62">
          <w:rPr>
            <w:i/>
            <w:u w:val="single"/>
          </w:rPr>
          <w:tab/>
          <w:t>   </w:t>
        </w:r>
        <w:r w:rsidRPr="00FA3D62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FA3D62">
          <w:rPr>
            <w:i/>
            <w:u w:val="single"/>
          </w:rPr>
          <w:tab/>
          <w:t>   </w:t>
        </w:r>
        <w:r w:rsidRPr="00FA3D62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FA3D62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312F0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312F0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2F38AA" w:rsidTr="002F38A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F38AA" w:rsidRDefault="00E85DEA" w:rsidP="003C5C39">
            <w:pPr>
              <w:pStyle w:val="a8"/>
            </w:pPr>
            <w:r w:rsidRPr="002F38AA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2F38AA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F38AA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2F38AA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F38AA" w:rsidRDefault="00E85DEA" w:rsidP="003C5C39">
            <w:pPr>
              <w:pStyle w:val="a8"/>
            </w:pPr>
            <w:r w:rsidRPr="002F38A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2F38AA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F38AA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2F38AA" w:rsidTr="002F38A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2F38AA" w:rsidRDefault="00E85DEA" w:rsidP="003C5C39">
            <w:pPr>
              <w:pStyle w:val="a8"/>
              <w:rPr>
                <w:b/>
                <w:vertAlign w:val="superscript"/>
              </w:rPr>
            </w:pPr>
            <w:r w:rsidRPr="002F38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2F38AA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2F38AA" w:rsidRDefault="00E85DEA" w:rsidP="00EF07A3">
            <w:pPr>
              <w:pStyle w:val="a8"/>
              <w:rPr>
                <w:b/>
                <w:vertAlign w:val="superscript"/>
              </w:rPr>
            </w:pPr>
            <w:r w:rsidRPr="002F38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2F38AA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2F38AA" w:rsidRDefault="00E85DEA" w:rsidP="00EF07A3">
            <w:pPr>
              <w:pStyle w:val="a8"/>
              <w:rPr>
                <w:b/>
                <w:vertAlign w:val="superscript"/>
              </w:rPr>
            </w:pPr>
            <w:r w:rsidRPr="002F38A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2F38AA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2F38AA" w:rsidRDefault="00E85DEA" w:rsidP="00EF07A3">
            <w:pPr>
              <w:pStyle w:val="a8"/>
              <w:rPr>
                <w:vertAlign w:val="superscript"/>
              </w:rPr>
            </w:pPr>
            <w:r w:rsidRPr="002F38AA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312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Лемешева Ольга Александровна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312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312F08" w:rsidRDefault="00E85DEA" w:rsidP="00EF07A3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312F08" w:rsidRDefault="00E85DEA" w:rsidP="00EF07A3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312F08" w:rsidRDefault="00E85DEA" w:rsidP="00EF07A3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312F08" w:rsidRDefault="00E85DEA" w:rsidP="00EF07A3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12F08" w:rsidRDefault="00E85DEA" w:rsidP="004E51DC">
            <w:pPr>
              <w:pStyle w:val="a8"/>
            </w:pPr>
          </w:p>
        </w:tc>
      </w:tr>
      <w:tr w:rsidR="00E85DEA" w:rsidRPr="00312F08" w:rsidTr="00312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312F08" w:rsidRDefault="00E85DEA" w:rsidP="00EF07A3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12F08" w:rsidRDefault="00E85DEA" w:rsidP="004E51DC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3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F27D93" w:rsidRDefault="00E85DEA" w:rsidP="00CF2E61">
      <w:pPr>
        <w:pStyle w:val="1"/>
      </w:pPr>
    </w:p>
    <w:p w:rsidR="00E85DEA" w:rsidRPr="00F27D93" w:rsidRDefault="00E85DEA" w:rsidP="00367816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F27D93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Б</w:t>
            </w:r>
          </w:p>
        </w:tc>
      </w:tr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883461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F27D93" w:rsidRDefault="00E85DEA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E85DEA" w:rsidRPr="00F27D93" w:rsidRDefault="00E85DEA" w:rsidP="00240A51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F27D93" w:rsidRDefault="00E85DEA" w:rsidP="00240A51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F27D93" w:rsidRDefault="00E85DEA" w:rsidP="00506D53">
      <w:pPr>
        <w:pStyle w:val="a6"/>
      </w:pPr>
      <w:r w:rsidRPr="00F27D93">
        <w:t>2. Сведения о работодателе:</w:t>
      </w:r>
    </w:p>
    <w:p w:rsidR="00E85DEA" w:rsidRPr="00F27D93" w:rsidRDefault="00E85DEA" w:rsidP="00506D53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A44E9D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A44E9D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A44E9D">
          <w:rPr>
            <w:rStyle w:val="a9"/>
          </w:rPr>
          <w:t>440052, г. Пенза, ул. Ново-Тамбовская, д.9;</w:t>
        </w:r>
        <w:r w:rsidRPr="00A44E9D">
          <w:rPr>
            <w:u w:val="single"/>
          </w:rPr>
          <w:t xml:space="preserve"> г. Пенза, Автоматный переулок, 2А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A44E9D">
          <w:rPr>
            <w:rStyle w:val="a9"/>
          </w:rPr>
          <w:t xml:space="preserve"> 5</w:t>
        </w:r>
        <w:r w:rsidRPr="00A44E9D">
          <w:rPr>
            <w:u w:val="single"/>
          </w:rPr>
          <w:t xml:space="preserve"> отделение туберкулезное легочно-хирургическое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pPr>
        <w:pStyle w:val="a6"/>
      </w:pPr>
      <w:r w:rsidRPr="00F27D93">
        <w:t>3. Сведения о рабочем месте:</w:t>
      </w:r>
    </w:p>
    <w:p w:rsidR="00E85DEA" w:rsidRPr="00F27D93" w:rsidRDefault="00E85DEA" w:rsidP="00506D53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A44E9D">
          <w:rPr>
            <w:u w:val="single"/>
          </w:rPr>
          <w:t xml:space="preserve"> 11176/005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A44E9D">
          <w:rPr>
            <w:rStyle w:val="a9"/>
          </w:rPr>
          <w:t xml:space="preserve"> Врач-фтизиатр </w:t>
        </w:r>
      </w:fldSimple>
    </w:p>
    <w:p w:rsidR="00E85DEA" w:rsidRPr="00F27D93" w:rsidRDefault="00E85DEA" w:rsidP="00506D53">
      <w:r w:rsidRPr="00F27D93">
        <w:t>3.3. Код по ОК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A44E9D">
          <w:rPr>
            <w:rStyle w:val="a9"/>
          </w:rPr>
          <w:t xml:space="preserve"> 20463 </w:t>
        </w:r>
      </w:fldSimple>
      <w:r w:rsidRPr="00F27D93">
        <w:rPr>
          <w:rStyle w:val="a9"/>
        </w:rPr>
        <w:t> </w:t>
      </w:r>
    </w:p>
    <w:p w:rsidR="00E85DEA" w:rsidRPr="00F27D93" w:rsidRDefault="00E85DEA" w:rsidP="00240A51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A44E9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F27D93" w:rsidTr="00751B84">
        <w:trPr>
          <w:jc w:val="center"/>
        </w:trPr>
        <w:tc>
          <w:tcPr>
            <w:tcW w:w="4678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E85DEA" w:rsidRPr="00F27D93" w:rsidRDefault="00E85DEA" w:rsidP="0092778A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F27D93" w:rsidRDefault="00E85DEA" w:rsidP="00AD14A4">
      <w:fldSimple w:instr=" DOCVARIABLE izm_nd_new \* MERGEFORMAT " w:fldLock="1">
        <w:r w:rsidRPr="001177C8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F27D93" w:rsidRDefault="00E85DEA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F27D93" w:rsidTr="00BD2E9E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F27D93" w:rsidRDefault="00E85DEA" w:rsidP="00745D40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67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E85DEA" w:rsidRPr="00F27D93" w:rsidTr="00BD2E9E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BD2E9E" w:rsidRDefault="00E85DEA" w:rsidP="00745D40">
            <w:pPr>
              <w:pStyle w:val="a8"/>
              <w:jc w:val="left"/>
              <w:rPr>
                <w:b/>
                <w:i/>
              </w:rPr>
            </w:pPr>
            <w:r w:rsidRPr="00BD2E9E">
              <w:rPr>
                <w:b/>
                <w:i/>
              </w:rPr>
              <w:t>Кабинет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  <w:r>
              <w:t>30</w:t>
            </w:r>
          </w:p>
        </w:tc>
      </w:tr>
      <w:tr w:rsidR="00E85DEA" w:rsidRPr="00F27D93" w:rsidTr="00BD2E9E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BD2E9E" w:rsidRDefault="00E85DEA" w:rsidP="00745D40">
            <w:pPr>
              <w:pStyle w:val="a8"/>
              <w:jc w:val="left"/>
              <w:rPr>
                <w:i/>
              </w:rPr>
            </w:pPr>
            <w:r w:rsidRPr="00BD2E9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F27D93" w:rsidTr="00BD2E9E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BD2E9E" w:rsidRDefault="00E85DEA" w:rsidP="00745D40">
            <w:pPr>
              <w:pStyle w:val="a8"/>
              <w:jc w:val="left"/>
              <w:rPr>
                <w:i/>
              </w:rPr>
            </w:pPr>
            <w:r w:rsidRPr="00BD2E9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F27D93" w:rsidTr="00BD2E9E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BD2E9E" w:rsidRDefault="00E85DEA" w:rsidP="00745D40">
            <w:pPr>
              <w:pStyle w:val="a8"/>
              <w:jc w:val="left"/>
              <w:rPr>
                <w:b/>
                <w:i/>
              </w:rPr>
            </w:pPr>
            <w:r w:rsidRPr="00BD2E9E">
              <w:rPr>
                <w:b/>
                <w:i/>
              </w:rPr>
              <w:t>Палаты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  <w:r>
              <w:t>70</w:t>
            </w:r>
          </w:p>
        </w:tc>
      </w:tr>
      <w:tr w:rsidR="00E85DEA" w:rsidRPr="00F27D93" w:rsidTr="00BD2E9E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BD2E9E" w:rsidRDefault="00E85DEA" w:rsidP="00745D40">
            <w:pPr>
              <w:pStyle w:val="a8"/>
              <w:jc w:val="left"/>
              <w:rPr>
                <w:i/>
              </w:rPr>
            </w:pPr>
            <w:r w:rsidRPr="00BD2E9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F27D93" w:rsidTr="00BD2E9E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BD2E9E" w:rsidRDefault="00E85DEA" w:rsidP="00745D40">
            <w:pPr>
              <w:pStyle w:val="a8"/>
              <w:jc w:val="left"/>
              <w:rPr>
                <w:i/>
              </w:rPr>
            </w:pPr>
            <w:r w:rsidRPr="00BD2E9E">
              <w:rPr>
                <w:i/>
              </w:rPr>
              <w:lastRenderedPageBreak/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F27D93" w:rsidRDefault="00E85DEA" w:rsidP="00367816"/>
    <w:p w:rsidR="00E85DEA" w:rsidRPr="00F27D93" w:rsidRDefault="00E85DEA" w:rsidP="00D76DF8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BD2E9E">
          <w:rPr>
            <w:bCs/>
          </w:rPr>
          <w:t>-</w:t>
        </w:r>
        <w:r w:rsidRPr="00BD2E9E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F27D93" w:rsidRDefault="00E85DEA" w:rsidP="00367816">
      <w:pPr>
        <w:spacing w:before="120"/>
        <w:rPr>
          <w:rStyle w:val="a7"/>
        </w:rPr>
      </w:pPr>
      <w:r w:rsidRPr="00F27D93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177C8" w:rsidTr="001177C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177C8" w:rsidRDefault="00E85DEA" w:rsidP="00AA46ED">
            <w:pPr>
              <w:pStyle w:val="a8"/>
            </w:pPr>
            <w:r w:rsidRPr="001177C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177C8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177C8" w:rsidRDefault="00E85DEA" w:rsidP="00AA46ED">
            <w:pPr>
              <w:pStyle w:val="a8"/>
            </w:pPr>
            <w:r w:rsidRPr="001177C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177C8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177C8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177C8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177C8" w:rsidRDefault="00E85DEA" w:rsidP="00AA46ED">
            <w:pPr>
              <w:pStyle w:val="a8"/>
            </w:pPr>
            <w:r w:rsidRPr="001177C8">
              <w:t>Митяева Ольга Александровна</w:t>
            </w:r>
          </w:p>
        </w:tc>
      </w:tr>
      <w:tr w:rsidR="00E85DEA" w:rsidRPr="001177C8" w:rsidTr="001177C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177C8" w:rsidRDefault="00E85DEA" w:rsidP="00AA46ED">
            <w:pPr>
              <w:pStyle w:val="a8"/>
              <w:rPr>
                <w:b/>
                <w:vertAlign w:val="superscript"/>
              </w:rPr>
            </w:pPr>
            <w:r w:rsidRPr="001177C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177C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177C8" w:rsidRDefault="00E85DEA" w:rsidP="00AA46ED">
            <w:pPr>
              <w:pStyle w:val="a8"/>
              <w:rPr>
                <w:b/>
                <w:vertAlign w:val="superscript"/>
              </w:rPr>
            </w:pPr>
            <w:r w:rsidRPr="001177C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177C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177C8" w:rsidRDefault="00E85DEA" w:rsidP="00AA46ED">
            <w:pPr>
              <w:pStyle w:val="a8"/>
              <w:rPr>
                <w:b/>
                <w:vertAlign w:val="superscript"/>
              </w:rPr>
            </w:pPr>
            <w:r w:rsidRPr="001177C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177C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177C8" w:rsidRDefault="00E85DEA" w:rsidP="00AA46ED">
            <w:pPr>
              <w:pStyle w:val="a8"/>
              <w:rPr>
                <w:b/>
                <w:vertAlign w:val="superscript"/>
              </w:rPr>
            </w:pPr>
            <w:r w:rsidRPr="001177C8">
              <w:rPr>
                <w:vertAlign w:val="superscript"/>
              </w:rPr>
              <w:t>(Ф.И.О.)</w:t>
            </w:r>
          </w:p>
        </w:tc>
      </w:tr>
    </w:tbl>
    <w:p w:rsidR="00E85DEA" w:rsidRPr="00F27D93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3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A31431" w:rsidRDefault="00E85DEA" w:rsidP="00585F8C">
      <w:pPr>
        <w:pStyle w:val="1"/>
      </w:pPr>
    </w:p>
    <w:p w:rsidR="00E85DEA" w:rsidRPr="00A31431" w:rsidRDefault="00E85DEA" w:rsidP="0036781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A3143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Ш</w:t>
            </w:r>
          </w:p>
        </w:tc>
      </w:tr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883461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A31431" w:rsidRDefault="00E85DEA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E85DEA" w:rsidRPr="00A31431" w:rsidRDefault="00E85DEA" w:rsidP="0030584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A31431" w:rsidRDefault="00E85DEA" w:rsidP="0030584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A31431" w:rsidRDefault="00E85DEA" w:rsidP="00814094">
      <w:pPr>
        <w:pStyle w:val="a6"/>
      </w:pPr>
      <w:r w:rsidRPr="00A31431">
        <w:t>2. Сведения о работодателе:</w:t>
      </w:r>
    </w:p>
    <w:p w:rsidR="00E85DEA" w:rsidRPr="00A31431" w:rsidRDefault="00E85DEA" w:rsidP="0081409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441DC8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441DC8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441DC8">
          <w:rPr>
            <w:rStyle w:val="a9"/>
          </w:rPr>
          <w:t>440052, г. Пенза, ул. Ново-Тамбовская, д.9;</w:t>
        </w:r>
        <w:r w:rsidRPr="00441DC8">
          <w:rPr>
            <w:u w:val="single"/>
          </w:rPr>
          <w:t xml:space="preserve"> г. Пенза, Автоматный переулок, 2А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441DC8">
          <w:rPr>
            <w:rStyle w:val="a9"/>
          </w:rPr>
          <w:t xml:space="preserve"> 5</w:t>
        </w:r>
        <w:r w:rsidRPr="00441DC8">
          <w:rPr>
            <w:u w:val="single"/>
          </w:rPr>
          <w:t xml:space="preserve"> отделение туберкулезное легочно-хирургическое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pPr>
        <w:pStyle w:val="a6"/>
      </w:pPr>
      <w:r w:rsidRPr="00A31431">
        <w:t>3. Сведения о рабочем месте:</w:t>
      </w:r>
    </w:p>
    <w:p w:rsidR="00E85DEA" w:rsidRPr="00A31431" w:rsidRDefault="00E85DEA" w:rsidP="0081409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441DC8">
          <w:rPr>
            <w:u w:val="single"/>
          </w:rPr>
          <w:t xml:space="preserve"> 11176/005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441DC8">
          <w:rPr>
            <w:rStyle w:val="a9"/>
          </w:rPr>
          <w:t xml:space="preserve"> Врач-фтизиатр </w:t>
        </w:r>
      </w:fldSimple>
    </w:p>
    <w:p w:rsidR="00E85DEA" w:rsidRPr="00A31431" w:rsidRDefault="00E85DEA" w:rsidP="00814094">
      <w:r w:rsidRPr="00A31431">
        <w:t>3.3. Код по ОК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441DC8">
          <w:rPr>
            <w:rStyle w:val="a9"/>
          </w:rPr>
          <w:t xml:space="preserve"> 20463 </w:t>
        </w:r>
      </w:fldSimple>
      <w:r w:rsidRPr="00A31431">
        <w:rPr>
          <w:rStyle w:val="a9"/>
        </w:rPr>
        <w:t> </w:t>
      </w:r>
    </w:p>
    <w:p w:rsidR="00E85DEA" w:rsidRPr="00A31431" w:rsidRDefault="00E85DEA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441DC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Погрешность измерения</w:t>
            </w:r>
          </w:p>
        </w:tc>
      </w:tr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AF5E19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A31431" w:rsidRDefault="00E85DEA" w:rsidP="0092778A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AF5E19" w:rsidRDefault="00E85DEA" w:rsidP="00AD14A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AF5E19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E85DEA" w:rsidRPr="00A31431" w:rsidRDefault="00E85DEA" w:rsidP="00AD14A4">
      <w:r w:rsidRPr="00AF5E19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E85DEA" w:rsidRPr="00A31431" w:rsidRDefault="00E85DEA" w:rsidP="00A907F6">
      <w:pPr>
        <w:pStyle w:val="a6"/>
      </w:pPr>
      <w:r w:rsidRPr="00A31431">
        <w:t>6. Сведения об источнике шума:</w:t>
      </w:r>
    </w:p>
    <w:p w:rsidR="00E85DEA" w:rsidRPr="00A31431" w:rsidRDefault="00E85DEA" w:rsidP="00072388">
      <w:r w:rsidRPr="00A31431">
        <w:t xml:space="preserve"> </w:t>
      </w:r>
      <w:fldSimple w:instr=" DOCVARIABLE &quot;dop_shum&quot; \* MERGEFORMAT " w:fldLock="1">
        <w:r w:rsidRPr="00441DC8">
          <w:t xml:space="preserve"> ПЭВМ </w:t>
        </w:r>
      </w:fldSimple>
    </w:p>
    <w:p w:rsidR="00E85DEA" w:rsidRPr="00A31431" w:rsidRDefault="00E85DEA" w:rsidP="007C56B5">
      <w:pPr>
        <w:pStyle w:val="a6"/>
      </w:pPr>
      <w:r w:rsidRPr="00A31431">
        <w:t>7. Стратегия измерения шума на рабочем месте в соответствии с ГОСТ Р ИСО 9612-2013:</w:t>
      </w:r>
    </w:p>
    <w:p w:rsidR="00E85DEA" w:rsidRPr="00A31431" w:rsidRDefault="00E85DEA" w:rsidP="007C56B5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A31431" w:rsidRDefault="00E85DEA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85DEA" w:rsidRPr="00A31431" w:rsidRDefault="00E85DEA" w:rsidP="00A907F6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A3143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Средняя 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48.6; 48.9; 48.6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48.7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108</w:t>
            </w:r>
          </w:p>
        </w:tc>
      </w:tr>
    </w:tbl>
    <w:p w:rsidR="00E85DEA" w:rsidRPr="00A31431" w:rsidRDefault="00E85DEA">
      <w:pPr>
        <w:rPr>
          <w:sz w:val="2"/>
          <w:szCs w:val="2"/>
        </w:rPr>
      </w:pPr>
    </w:p>
    <w:p w:rsidR="00E85DEA" w:rsidRPr="00A31431" w:rsidRDefault="00E85DEA" w:rsidP="00FE033F">
      <w:pPr>
        <w:pStyle w:val="a6"/>
      </w:pPr>
      <w:r w:rsidRPr="00A31431">
        <w:t>10. Результат вычисления измеренных величин показателей шума:</w:t>
      </w:r>
    </w:p>
    <w:p w:rsidR="00E85DEA" w:rsidRPr="00A31431" w:rsidRDefault="00E85DEA" w:rsidP="00FE033F">
      <w:pPr>
        <w:pStyle w:val="a6"/>
      </w:pPr>
      <w:fldSimple w:instr=" DOCVARIABLE  shum_result \* MERGEFORMAT " w:fldLock="1">
        <w:r w:rsidRPr="00996E8D">
          <w:rPr>
            <w:b w:val="0"/>
            <w:color w:val="auto"/>
          </w:rPr>
          <w:t>Эквивалентный уровень звука на данном рабочем месте составляет 43.5 дБА со стандартной неопределенностью, равной 1.22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lastRenderedPageBreak/>
              <w:t>Фактор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Класс условий труда</w:t>
            </w:r>
          </w:p>
        </w:tc>
      </w:tr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Эквивалентный уровень звука, дБА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43.5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A31431" w:rsidRDefault="00E85DEA" w:rsidP="00A907F6">
      <w:pPr>
        <w:pStyle w:val="a6"/>
      </w:pPr>
      <w:r w:rsidRPr="00A31431">
        <w:t>12. Заключение:</w:t>
      </w:r>
    </w:p>
    <w:p w:rsidR="00E85DEA" w:rsidRPr="00A31431" w:rsidRDefault="00E85DEA" w:rsidP="00D76DF8">
      <w:fldSimple w:instr=" DOCVARIABLE att_zakl \* MERGEFORMAT " w:fldLock="1">
        <w:r w:rsidRPr="00996E8D">
          <w:rPr>
            <w:bCs/>
          </w:rPr>
          <w:t>-</w:t>
        </w:r>
        <w:r w:rsidRPr="00996E8D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A31431" w:rsidRDefault="00E85DEA" w:rsidP="00367816">
      <w:pPr>
        <w:spacing w:before="120"/>
        <w:rPr>
          <w:rStyle w:val="a7"/>
        </w:rPr>
      </w:pPr>
      <w:r w:rsidRPr="00A3143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F1729B" w:rsidTr="00F1729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1729B" w:rsidRDefault="00E85DEA" w:rsidP="00AA46ED">
            <w:pPr>
              <w:pStyle w:val="a8"/>
            </w:pPr>
            <w:r w:rsidRPr="00F1729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F1729B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1729B" w:rsidRDefault="00E85DEA" w:rsidP="00AA46ED">
            <w:pPr>
              <w:pStyle w:val="a8"/>
            </w:pPr>
            <w:r w:rsidRPr="00F1729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F1729B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1729B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1729B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1729B" w:rsidRDefault="00E85DEA" w:rsidP="00AA46ED">
            <w:pPr>
              <w:pStyle w:val="a8"/>
            </w:pPr>
            <w:r w:rsidRPr="00F1729B">
              <w:t>Митяева Ольга Александровна</w:t>
            </w:r>
          </w:p>
        </w:tc>
      </w:tr>
      <w:tr w:rsidR="00E85DEA" w:rsidRPr="00F1729B" w:rsidTr="00F1729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F1729B" w:rsidRDefault="00E85DEA" w:rsidP="00AA46ED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F1729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F1729B" w:rsidRDefault="00E85DEA" w:rsidP="00AA46ED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F1729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F1729B" w:rsidRDefault="00E85DEA" w:rsidP="00AA46ED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F1729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F1729B" w:rsidRDefault="00E85DEA" w:rsidP="00AA46ED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305844">
      <w:pPr>
        <w:rPr>
          <w:b/>
          <w:color w:val="000000"/>
        </w:rPr>
      </w:pPr>
    </w:p>
    <w:p w:rsidR="00E85DEA" w:rsidRPr="00A31431" w:rsidRDefault="00E85DEA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F1729B" w:rsidTr="00F1729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1729B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F1729B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1729B" w:rsidRDefault="00E85DEA" w:rsidP="00305844">
            <w:pPr>
              <w:pStyle w:val="a8"/>
            </w:pPr>
            <w:r w:rsidRPr="00F1729B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F1729B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1729B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1729B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1729B" w:rsidRDefault="00E85DEA" w:rsidP="00305844">
            <w:pPr>
              <w:pStyle w:val="a8"/>
            </w:pPr>
            <w:r w:rsidRPr="00F1729B">
              <w:t>Жиров Константин Валерьевич</w:t>
            </w:r>
          </w:p>
        </w:tc>
      </w:tr>
      <w:tr w:rsidR="00E85DEA" w:rsidRPr="00F1729B" w:rsidTr="00F1729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F1729B" w:rsidRDefault="00E85DEA" w:rsidP="0030584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F1729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F1729B" w:rsidRDefault="00E85DEA" w:rsidP="0030584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F1729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F1729B" w:rsidRDefault="00E85DEA" w:rsidP="0030584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F1729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F1729B" w:rsidRDefault="00E85DEA" w:rsidP="0030584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35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6D59BA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6D59BA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6D59BA">
          <w:rPr>
            <w:rStyle w:val="a9"/>
          </w:rPr>
          <w:t>440052, г. Пенза, ул. Ново-Тамбовская, д.9;</w:t>
        </w:r>
        <w:r w:rsidRPr="006D59BA">
          <w:rPr>
            <w:u w:val="single"/>
          </w:rPr>
          <w:t xml:space="preserve"> г. Пенза, Автоматный переулок, 2А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6D59BA">
          <w:rPr>
            <w:rStyle w:val="a9"/>
          </w:rPr>
          <w:t xml:space="preserve"> 5</w:t>
        </w:r>
        <w:r w:rsidRPr="006D59BA">
          <w:rPr>
            <w:u w:val="single"/>
          </w:rPr>
          <w:t xml:space="preserve"> отделение туберкулезное легочно-хирургическое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6D59BA">
          <w:rPr>
            <w:u w:val="single"/>
          </w:rPr>
          <w:t xml:space="preserve"> 11176/005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6D59BA">
          <w:rPr>
            <w:rStyle w:val="a9"/>
          </w:rPr>
          <w:t xml:space="preserve"> Врач-фтизиатр </w:t>
        </w:r>
      </w:fldSimple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6D59BA">
          <w:rPr>
            <w:rStyle w:val="a9"/>
          </w:rPr>
          <w:t xml:space="preserve"> 20463 </w:t>
        </w:r>
      </w:fldSimple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6D59B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A123D3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A123D3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A123D3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E85DEA" w:rsidRPr="001D5852" w:rsidRDefault="00E85DEA" w:rsidP="00AD14A4">
      <w:r w:rsidRPr="00A123D3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0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883461">
            <w:pPr>
              <w:pStyle w:val="a8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</w:tbl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8135F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8135F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8135F" w:rsidRDefault="00E85DEA" w:rsidP="005C0A9A">
            <w:pPr>
              <w:pStyle w:val="a8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445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8135F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07A3E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07A3E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07A3E">
              <w:rPr>
                <w:b/>
              </w:rPr>
              <w:t>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07A3E" w:rsidRDefault="00E85DEA" w:rsidP="005C0A9A">
            <w:pPr>
              <w:pStyle w:val="a8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t>420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07A3E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07A3E">
          <w:rPr>
            <w:bCs/>
          </w:rPr>
          <w:t>-</w:t>
        </w:r>
        <w:r w:rsidRPr="00407A3E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FE090E" w:rsidTr="00FE090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E090E" w:rsidRDefault="00E85DEA" w:rsidP="00AA46ED">
            <w:pPr>
              <w:pStyle w:val="a8"/>
            </w:pPr>
            <w:r w:rsidRPr="00FE090E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FE090E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E090E" w:rsidRDefault="00E85DEA" w:rsidP="00AA46ED">
            <w:pPr>
              <w:pStyle w:val="a8"/>
            </w:pPr>
            <w:r w:rsidRPr="00FE090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FE090E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E090E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E090E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E090E" w:rsidRDefault="00E85DEA" w:rsidP="00AA46ED">
            <w:pPr>
              <w:pStyle w:val="a8"/>
            </w:pPr>
            <w:r w:rsidRPr="00FE090E">
              <w:t>Митяева Ольга Александровна</w:t>
            </w:r>
          </w:p>
        </w:tc>
      </w:tr>
      <w:tr w:rsidR="00E85DEA" w:rsidRPr="00FE090E" w:rsidTr="00FE090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FE090E" w:rsidRDefault="00E85DEA" w:rsidP="00AA46ED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FE090E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FE090E" w:rsidRDefault="00E85DEA" w:rsidP="00AA46ED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FE090E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FE090E" w:rsidRDefault="00E85DEA" w:rsidP="00AA46ED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FE090E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FE090E" w:rsidRDefault="00E85DEA" w:rsidP="00AA46ED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FE090E" w:rsidTr="00FE090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E090E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FE090E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E090E" w:rsidRDefault="00E85DEA" w:rsidP="00250DF5">
            <w:pPr>
              <w:pStyle w:val="a8"/>
            </w:pPr>
            <w:r w:rsidRPr="00FE090E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FE090E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E090E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E090E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E090E" w:rsidRDefault="00E85DEA" w:rsidP="00250DF5">
            <w:pPr>
              <w:pStyle w:val="a8"/>
            </w:pPr>
            <w:r w:rsidRPr="00FE090E">
              <w:t>Жиров Константин Валерьевич</w:t>
            </w:r>
          </w:p>
        </w:tc>
      </w:tr>
      <w:tr w:rsidR="00E85DEA" w:rsidRPr="00FE090E" w:rsidTr="00FE090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FE090E" w:rsidRDefault="00E85DEA" w:rsidP="00250DF5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FE090E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FE090E" w:rsidRDefault="00E85DEA" w:rsidP="00250DF5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FE090E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FE090E" w:rsidRDefault="00E85DEA" w:rsidP="00250DF5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FE090E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FE090E" w:rsidRDefault="00E85DEA" w:rsidP="00250DF5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36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ТЖ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C403D0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403D0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C403D0">
          <w:rPr>
            <w:rStyle w:val="a9"/>
          </w:rPr>
          <w:t>440052, г. Пенза, ул. Ново-Тамбовская, д.9;</w:t>
        </w:r>
        <w:r w:rsidRPr="00C403D0">
          <w:rPr>
            <w:u w:val="single"/>
          </w:rPr>
          <w:t xml:space="preserve"> г. Пенза, Автоматный переулок, 2А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C403D0">
          <w:rPr>
            <w:rStyle w:val="a9"/>
          </w:rPr>
          <w:t xml:space="preserve"> 5</w:t>
        </w:r>
        <w:r w:rsidRPr="00C403D0">
          <w:rPr>
            <w:u w:val="single"/>
          </w:rPr>
          <w:t xml:space="preserve"> отделение туберкулезное легочно-хирургическое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C403D0">
          <w:rPr>
            <w:u w:val="single"/>
          </w:rPr>
          <w:t xml:space="preserve"> 11176/005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C403D0">
          <w:rPr>
            <w:rStyle w:val="a9"/>
          </w:rPr>
          <w:t xml:space="preserve"> Врач-фтизиатр </w:t>
        </w:r>
      </w:fldSimple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C403D0">
          <w:rPr>
            <w:rStyle w:val="a9"/>
          </w:rPr>
          <w:t xml:space="preserve"> 20463 </w:t>
        </w:r>
      </w:fldSimple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C403D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7819D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7819D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7819D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7819D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7819D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7819D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7819D4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6E3E71" w:rsidRDefault="00E85DEA" w:rsidP="005859B9">
      <w:pPr>
        <w:pStyle w:val="a6"/>
      </w:pPr>
      <w:r w:rsidRPr="006E3E71"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C403D0">
          <w:t xml:space="preserve">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EB58FA">
          <w:rPr>
            <w:bCs/>
          </w:rPr>
          <w:t>-</w:t>
        </w:r>
        <w:r w:rsidRPr="00EB58FA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6113D" w:rsidTr="0056113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6113D" w:rsidRDefault="00E85DEA" w:rsidP="00AA46ED">
            <w:pPr>
              <w:pStyle w:val="a8"/>
            </w:pPr>
            <w:r w:rsidRPr="0056113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6113D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6113D" w:rsidRDefault="00E85DEA" w:rsidP="00AA46ED">
            <w:pPr>
              <w:pStyle w:val="a8"/>
            </w:pPr>
            <w:r w:rsidRPr="0056113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6113D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6113D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6113D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6113D" w:rsidRDefault="00E85DEA" w:rsidP="00AA46ED">
            <w:pPr>
              <w:pStyle w:val="a8"/>
            </w:pPr>
            <w:r w:rsidRPr="0056113D">
              <w:t>Митяева Ольга Александровна</w:t>
            </w:r>
          </w:p>
        </w:tc>
      </w:tr>
      <w:tr w:rsidR="00E85DEA" w:rsidRPr="0056113D" w:rsidTr="0056113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6113D" w:rsidRDefault="00E85DEA" w:rsidP="00AA46ED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6113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6113D" w:rsidRDefault="00E85DEA" w:rsidP="00AA46ED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6113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6113D" w:rsidRDefault="00E85DEA" w:rsidP="00AA46ED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6113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6113D" w:rsidRDefault="00E85DEA" w:rsidP="00AA46ED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6113D" w:rsidTr="0056113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6113D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6113D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6113D" w:rsidRDefault="00E85DEA" w:rsidP="00AA76D8">
            <w:pPr>
              <w:pStyle w:val="a8"/>
            </w:pPr>
            <w:r w:rsidRPr="0056113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6113D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6113D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6113D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6113D" w:rsidRDefault="00E85DEA" w:rsidP="00AA76D8">
            <w:pPr>
              <w:pStyle w:val="a8"/>
            </w:pPr>
            <w:r w:rsidRPr="0056113D">
              <w:t>Жиров Константин Валерьевич</w:t>
            </w:r>
          </w:p>
        </w:tc>
      </w:tr>
      <w:tr w:rsidR="00E85DEA" w:rsidRPr="0056113D" w:rsidTr="0056113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6113D" w:rsidRDefault="00E85DEA" w:rsidP="00AA76D8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6113D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6113D" w:rsidRDefault="00E85DEA" w:rsidP="00AA76D8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6113D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6113D" w:rsidRDefault="00E85DEA" w:rsidP="00AA76D8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6113D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6113D" w:rsidRDefault="00E85DEA" w:rsidP="00AA76D8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37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5C43EF" w:rsidRDefault="00E85DEA" w:rsidP="00794E17">
      <w:pPr>
        <w:pStyle w:val="1"/>
      </w:pPr>
    </w:p>
    <w:p w:rsidR="00E85DEA" w:rsidRPr="005C43EF" w:rsidRDefault="00E85DEA" w:rsidP="00367816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5C43EF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Н</w:t>
            </w:r>
          </w:p>
        </w:tc>
      </w:tr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883461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704BFB" w:rsidRDefault="00E85DEA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E85DEA" w:rsidRPr="00704BFB" w:rsidRDefault="00E85DEA" w:rsidP="005C43EF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704BFB" w:rsidRDefault="00E85DEA" w:rsidP="005C43EF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5C43EF" w:rsidRDefault="00E85DEA" w:rsidP="00F17946">
      <w:pPr>
        <w:pStyle w:val="a6"/>
      </w:pPr>
      <w:r w:rsidRPr="005C43EF">
        <w:t>2. Сведения о работодателе:</w:t>
      </w:r>
    </w:p>
    <w:p w:rsidR="00E85DEA" w:rsidRPr="005C43EF" w:rsidRDefault="00E85DEA" w:rsidP="00F17946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4F5FDD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4F5FDD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4F5FDD">
          <w:rPr>
            <w:rStyle w:val="a9"/>
          </w:rPr>
          <w:t>440052, г. Пенза, ул. Ново-Тамбовская, д.9;</w:t>
        </w:r>
        <w:r w:rsidRPr="004F5FDD">
          <w:rPr>
            <w:u w:val="single"/>
          </w:rPr>
          <w:t xml:space="preserve"> г. Пенза, Автоматный переулок, 2А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4F5FDD">
          <w:rPr>
            <w:rStyle w:val="a9"/>
          </w:rPr>
          <w:t xml:space="preserve"> 5</w:t>
        </w:r>
        <w:r w:rsidRPr="004F5FDD">
          <w:rPr>
            <w:u w:val="single"/>
          </w:rPr>
          <w:t xml:space="preserve"> отделение туберкулезное легочно-хирургическое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pPr>
        <w:pStyle w:val="a6"/>
      </w:pPr>
      <w:r w:rsidRPr="005C43EF">
        <w:t>3. Сведения о рабочем месте:</w:t>
      </w:r>
    </w:p>
    <w:p w:rsidR="00E85DEA" w:rsidRPr="005C43EF" w:rsidRDefault="00E85DEA" w:rsidP="00F17946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4F5FDD">
          <w:rPr>
            <w:u w:val="single"/>
          </w:rPr>
          <w:t xml:space="preserve"> 11176/005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4F5FDD">
          <w:rPr>
            <w:rStyle w:val="a9"/>
          </w:rPr>
          <w:t xml:space="preserve"> Врач-фтизиатр </w:t>
        </w:r>
      </w:fldSimple>
    </w:p>
    <w:p w:rsidR="00E85DEA" w:rsidRPr="005C43EF" w:rsidRDefault="00E85DEA" w:rsidP="00F17946">
      <w:r w:rsidRPr="005C43EF">
        <w:t>3.3. Код по ОК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4F5FDD">
          <w:rPr>
            <w:rStyle w:val="a9"/>
          </w:rPr>
          <w:t xml:space="preserve"> 20463 </w:t>
        </w:r>
      </w:fldSimple>
      <w:r w:rsidRPr="005C43EF">
        <w:rPr>
          <w:rStyle w:val="a9"/>
        </w:rPr>
        <w:t> </w:t>
      </w:r>
    </w:p>
    <w:p w:rsidR="00E85DEA" w:rsidRPr="004F614B" w:rsidRDefault="00E85DEA" w:rsidP="005C43EF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4F5FDD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Погрешность измерения</w:t>
            </w:r>
          </w:p>
        </w:tc>
      </w:tr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6B1078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</w:tbl>
    <w:p w:rsidR="00E85DEA" w:rsidRPr="005C43EF" w:rsidRDefault="00E85DEA" w:rsidP="0092778A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C43EF" w:rsidRDefault="00E85DEA" w:rsidP="00AD14A4">
      <w:fldSimple w:instr=" DOCVARIABLE izm_nd_new \* MERGEFORMAT " w:fldLock="1">
        <w:r w:rsidRPr="006B1078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5C43EF" w:rsidRDefault="00E85DEA" w:rsidP="005859B9">
      <w:pPr>
        <w:pStyle w:val="a6"/>
      </w:pPr>
      <w:r w:rsidRPr="005C43EF">
        <w:t xml:space="preserve">6. Краткое описание выполняемой работы: </w:t>
      </w:r>
    </w:p>
    <w:p w:rsidR="00E85DEA" w:rsidRPr="005C43EF" w:rsidRDefault="00E85DEA" w:rsidP="005859B9">
      <w:fldSimple w:instr=" DOCVARIABLE operac \* MERGEFORMAT " w:fldLock="1">
        <w:r w:rsidRPr="004F5FDD">
          <w:t xml:space="preserve">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 </w:t>
        </w:r>
      </w:fldSimple>
    </w:p>
    <w:p w:rsidR="00E85DEA" w:rsidRPr="005C43EF" w:rsidRDefault="00E85DEA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E85DEA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Показатели напряженности</w:t>
            </w:r>
          </w:p>
          <w:p w:rsidR="00E85DEA" w:rsidRPr="005C43EF" w:rsidRDefault="00E85DEA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Класс условий труда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lastRenderedPageBreak/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</w:tbl>
    <w:p w:rsidR="00E85DEA" w:rsidRPr="005C43EF" w:rsidRDefault="00E85DEA" w:rsidP="00D76DF8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E12EE0">
          <w:rPr>
            <w:bCs/>
          </w:rPr>
          <w:t>-</w:t>
        </w:r>
        <w:r w:rsidRPr="00E12EE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E85DEA" w:rsidRPr="005C43EF" w:rsidRDefault="00E85DEA" w:rsidP="00BF498E">
      <w:pPr>
        <w:rPr>
          <w:rStyle w:val="a7"/>
        </w:rPr>
      </w:pPr>
      <w:r w:rsidRPr="005C43EF">
        <w:rPr>
          <w:rStyle w:val="a7"/>
        </w:rPr>
        <w:t>9. 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860858" w:rsidTr="0086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  <w:r w:rsidRPr="0086085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  <w:r w:rsidRPr="0086085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AA46ED">
            <w:pPr>
              <w:pStyle w:val="a8"/>
            </w:pPr>
            <w:r w:rsidRPr="00860858">
              <w:t>Митяева Ольга Александровна</w:t>
            </w:r>
          </w:p>
        </w:tc>
      </w:tr>
      <w:tr w:rsidR="00E85DEA" w:rsidRPr="00860858" w:rsidTr="0086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860858" w:rsidRDefault="00E85DEA" w:rsidP="00AA46ED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(Ф.И.О.)</w:t>
            </w:r>
          </w:p>
        </w:tc>
      </w:tr>
    </w:tbl>
    <w:p w:rsidR="00E85DEA" w:rsidRDefault="00E85DEA" w:rsidP="00F31233">
      <w:pPr>
        <w:spacing w:before="120"/>
      </w:pPr>
    </w:p>
    <w:p w:rsidR="00E85DEA" w:rsidRPr="003E2F4E" w:rsidRDefault="00E85DEA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860858" w:rsidTr="0086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  <w:r w:rsidRPr="00860858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60858" w:rsidRDefault="00E85DEA" w:rsidP="005C43EF">
            <w:pPr>
              <w:pStyle w:val="a8"/>
            </w:pPr>
            <w:r w:rsidRPr="00860858">
              <w:t>Жиров Константин Валерьевич</w:t>
            </w:r>
          </w:p>
        </w:tc>
      </w:tr>
      <w:tr w:rsidR="00E85DEA" w:rsidRPr="00860858" w:rsidTr="0086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860858" w:rsidRDefault="00E85DEA" w:rsidP="005C43EF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(Ф.И.О.)</w:t>
            </w:r>
          </w:p>
        </w:tc>
      </w:tr>
    </w:tbl>
    <w:p w:rsidR="00E85DEA" w:rsidRPr="005C43EF" w:rsidRDefault="00E85DEA" w:rsidP="005C43EF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38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fldSimple w:instr=" DOCVARIABLE rm_number \* MERGEFORMAT " w:fldLock="1">
        <w:r w:rsidRPr="006F274B">
          <w:rPr>
            <w:b w:val="0"/>
          </w:rPr>
          <w:t xml:space="preserve"> 11176/006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Фельдшер-лаборант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27330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6F274B">
          <w:rPr>
            <w:rStyle w:val="a9"/>
          </w:rPr>
          <w:t xml:space="preserve"> Бактериологическая лаборатория</w:t>
        </w:r>
        <w:r w:rsidRPr="006F274B">
          <w:rPr>
            <w:u w:val="single"/>
          </w:rPr>
          <w:t xml:space="preserve"> поликлиники</w:t>
        </w:r>
      </w:fldSimple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6F274B">
          <w:rPr>
            <w:rStyle w:val="a9"/>
          </w:rPr>
          <w:t>2;</w:t>
        </w:r>
        <w:r w:rsidRPr="006F274B">
          <w:rPr>
            <w:u w:val="single"/>
          </w:rPr>
          <w:t xml:space="preserve">  11176/006, 11176/006-1А (11176/006)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6F274B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2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2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012-606-798 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Default="00E85DEA" w:rsidP="00C31869">
            <w:pPr>
              <w:jc w:val="center"/>
            </w:pPr>
            <w:r>
              <w:t>020-793-784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6F274B">
          <w:rPr>
            <w:rStyle w:val="a9"/>
          </w:rPr>
          <w:t xml:space="preserve"> ПЭВМ, микроскоп, автоклав,</w:t>
        </w:r>
        <w:r w:rsidRPr="006F274B">
          <w:rPr>
            <w:u w:val="single"/>
          </w:rPr>
          <w:t xml:space="preserve"> холодильники, боксы бактериологической безопасности </w:t>
        </w:r>
      </w:fldSimple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6F274B">
          <w:rPr>
            <w:rStyle w:val="a9"/>
          </w:rPr>
          <w:t xml:space="preserve"> Питательные среды,</w:t>
        </w:r>
        <w:r w:rsidRPr="006F274B">
          <w:rPr>
            <w:u w:val="single"/>
          </w:rPr>
          <w:t xml:space="preserve"> соляная кислота 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3.10., п. 4.1.; прил.2, п. 17.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42172D">
          <w:rPr>
            <w:i/>
            <w:u w:val="single"/>
          </w:rPr>
          <w:t>1. Рекомендации по улучшению условий труда:</w:t>
        </w:r>
        <w:r w:rsidRPr="0042172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42172D">
          <w:rPr>
            <w:i/>
            <w:u w:val="single"/>
          </w:rPr>
          <w:tab/>
          <w:t>   </w:t>
        </w:r>
        <w:r w:rsidRPr="0042172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42172D">
          <w:rPr>
            <w:i/>
            <w:u w:val="single"/>
          </w:rPr>
          <w:tab/>
          <w:t>   </w:t>
        </w:r>
        <w:r w:rsidRPr="0042172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42172D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6F27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6F27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E41150" w:rsidTr="00E4115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41150" w:rsidRDefault="00E85DEA" w:rsidP="003C5C39">
            <w:pPr>
              <w:pStyle w:val="a8"/>
            </w:pPr>
            <w:r w:rsidRPr="00E41150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E41150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41150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E41150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41150" w:rsidRDefault="00E85DEA" w:rsidP="003C5C39">
            <w:pPr>
              <w:pStyle w:val="a8"/>
            </w:pPr>
            <w:r w:rsidRPr="00E4115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E41150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41150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E41150" w:rsidTr="00E4115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E41150" w:rsidRDefault="00E85DEA" w:rsidP="003C5C39">
            <w:pPr>
              <w:pStyle w:val="a8"/>
              <w:rPr>
                <w:b/>
                <w:vertAlign w:val="superscript"/>
              </w:rPr>
            </w:pPr>
            <w:r w:rsidRPr="00E4115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E41150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E41150" w:rsidRDefault="00E85DEA" w:rsidP="00EF07A3">
            <w:pPr>
              <w:pStyle w:val="a8"/>
              <w:rPr>
                <w:b/>
                <w:vertAlign w:val="superscript"/>
              </w:rPr>
            </w:pPr>
            <w:r w:rsidRPr="00E411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E41150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E41150" w:rsidRDefault="00E85DEA" w:rsidP="00EF07A3">
            <w:pPr>
              <w:pStyle w:val="a8"/>
              <w:rPr>
                <w:b/>
                <w:vertAlign w:val="superscript"/>
              </w:rPr>
            </w:pPr>
            <w:r w:rsidRPr="00E4115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E41150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E41150" w:rsidRDefault="00E85DEA" w:rsidP="00EF07A3">
            <w:pPr>
              <w:pStyle w:val="a8"/>
              <w:rPr>
                <w:vertAlign w:val="superscript"/>
              </w:rPr>
            </w:pPr>
            <w:r w:rsidRPr="00E41150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6F27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Фадина Наталя Леонидовна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6F274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EF07A3">
            <w:pPr>
              <w:pStyle w:val="a8"/>
            </w:pPr>
            <w:r>
              <w:t>Медникова Лариса Геннадьевна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6F274B" w:rsidRDefault="00E85DEA" w:rsidP="00EF07A3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6F274B" w:rsidRDefault="00E85DEA" w:rsidP="00EF07A3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6F274B" w:rsidRDefault="00E85DEA" w:rsidP="00EF07A3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6F274B" w:rsidRDefault="00E85DEA" w:rsidP="00EF07A3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6F274B" w:rsidRDefault="00E85DEA" w:rsidP="00EF07A3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F274B" w:rsidRDefault="00E85DEA" w:rsidP="004E51DC">
            <w:pPr>
              <w:pStyle w:val="a8"/>
            </w:pPr>
          </w:p>
        </w:tc>
      </w:tr>
      <w:tr w:rsidR="00E85DEA" w:rsidRPr="006F274B" w:rsidTr="006F274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6F274B" w:rsidRDefault="00E85DEA" w:rsidP="00EF07A3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6F274B" w:rsidRDefault="00E85DEA" w:rsidP="004E51DC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3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4B7CEF" w:rsidRDefault="00E85DEA" w:rsidP="009534CE">
      <w:pPr>
        <w:pStyle w:val="1"/>
      </w:pPr>
    </w:p>
    <w:p w:rsidR="00E85DEA" w:rsidRPr="004B7CEF" w:rsidRDefault="00E85DEA" w:rsidP="00367816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B7CEF" w:rsidRDefault="00E85DEA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4B7CEF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Х</w:t>
            </w:r>
          </w:p>
        </w:tc>
      </w:tr>
      <w:tr w:rsidR="00E85DEA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B7CEF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B7CEF" w:rsidRDefault="00E85DEA" w:rsidP="00883461">
            <w:pPr>
              <w:pStyle w:val="ad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4B7CEF" w:rsidRDefault="00E85DEA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E85DEA" w:rsidRPr="004B7CEF" w:rsidRDefault="00E85DEA" w:rsidP="003367BB">
      <w:pPr>
        <w:rPr>
          <w:rStyle w:val="a7"/>
          <w:b w:val="0"/>
        </w:rPr>
      </w:pPr>
      <w:r w:rsidRPr="004B7CEF">
        <w:rPr>
          <w:rStyle w:val="a7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4B7CEF" w:rsidRDefault="00E85DEA" w:rsidP="003367BB">
      <w:pPr>
        <w:rPr>
          <w:b/>
        </w:rPr>
      </w:pPr>
      <w:r w:rsidRPr="004B7CEF">
        <w:rPr>
          <w:rStyle w:val="a7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4B7CEF" w:rsidRDefault="00E85DEA" w:rsidP="0063641C">
      <w:pPr>
        <w:pStyle w:val="a6"/>
      </w:pPr>
      <w:r w:rsidRPr="004B7CEF">
        <w:t>2. Сведения о работодателе:</w:t>
      </w:r>
    </w:p>
    <w:p w:rsidR="00E85DEA" w:rsidRPr="004B7CEF" w:rsidRDefault="00E85DEA" w:rsidP="0063641C">
      <w:r w:rsidRPr="004B7CEF">
        <w:t>2.1. Наименование работодателя:</w:t>
      </w:r>
      <w:r w:rsidRPr="004B7CEF">
        <w:rPr>
          <w:rStyle w:val="a9"/>
        </w:rPr>
        <w:t xml:space="preserve"> </w:t>
      </w:r>
      <w:fldSimple w:instr=" DOCVARIABLE rbtd_name \* MERGEFORMAT " w:fldLock="1">
        <w:r w:rsidRPr="009F6DBC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9F6DBC">
          <w:rPr>
            <w:u w:val="single"/>
          </w:rPr>
          <w:t xml:space="preserve">" 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9"/>
        </w:rPr>
        <w:t xml:space="preserve"> </w:t>
      </w:r>
      <w:fldSimple w:instr=" DOCVARIABLE rbtd_adr \* MERGEFORMAT " w:fldLock="1">
        <w:r w:rsidRPr="009F6DBC">
          <w:rPr>
            <w:rStyle w:val="a9"/>
          </w:rPr>
          <w:t>440052, г. Пенза, ул. Ново-Тамбовская, д.9;</w:t>
        </w:r>
        <w:r w:rsidRPr="009F6DBC">
          <w:rPr>
            <w:u w:val="single"/>
          </w:rPr>
          <w:t xml:space="preserve"> г. Пенза, ул. Суворова, 225 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r w:rsidRPr="004B7CEF">
        <w:t>2.3. Наименование структурного подразделения:</w:t>
      </w:r>
      <w:r w:rsidRPr="004B7CEF">
        <w:rPr>
          <w:rStyle w:val="a9"/>
        </w:rPr>
        <w:t xml:space="preserve"> </w:t>
      </w:r>
      <w:fldSimple w:instr=" DOCVARIABLE ceh_info \* MERGEFORMAT " w:fldLock="1">
        <w:r w:rsidRPr="009F6DBC">
          <w:rPr>
            <w:rStyle w:val="a9"/>
          </w:rPr>
          <w:t xml:space="preserve"> Бактериологическая лаборатория</w:t>
        </w:r>
        <w:r w:rsidRPr="009F6DBC">
          <w:rPr>
            <w:u w:val="single"/>
          </w:rPr>
          <w:t xml:space="preserve"> поликлиники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pPr>
        <w:pStyle w:val="a6"/>
      </w:pPr>
      <w:r w:rsidRPr="004B7CEF">
        <w:t>3. Сведения о рабочем месте:</w:t>
      </w:r>
    </w:p>
    <w:p w:rsidR="00E85DEA" w:rsidRPr="004B7CEF" w:rsidRDefault="00E85DEA" w:rsidP="0063641C">
      <w:r w:rsidRPr="004B7CEF">
        <w:t>3.1. Номер рабочего места:</w:t>
      </w:r>
      <w:r w:rsidRPr="004B7CEF">
        <w:rPr>
          <w:rStyle w:val="a9"/>
        </w:rPr>
        <w:t xml:space="preserve"> </w:t>
      </w:r>
      <w:fldSimple w:instr=" DOCVARIABLE rm_number \* MERGEFORMAT " w:fldLock="1">
        <w:r w:rsidRPr="009F6DBC">
          <w:rPr>
            <w:u w:val="single"/>
          </w:rPr>
          <w:t xml:space="preserve"> 11176/006 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r w:rsidRPr="004B7CEF">
        <w:t>3.2. Наименование рабочего места:</w:t>
      </w:r>
      <w:r w:rsidRPr="004B7CEF">
        <w:rPr>
          <w:rStyle w:val="a9"/>
        </w:rPr>
        <w:t xml:space="preserve"> </w:t>
      </w:r>
      <w:fldSimple w:instr=" DOCVARIABLE rm_name \* MERGEFORMAT " w:fldLock="1">
        <w:r w:rsidRPr="009F6DBC">
          <w:rPr>
            <w:rStyle w:val="a9"/>
          </w:rPr>
          <w:t xml:space="preserve"> Фельдшер-лаборант </w:t>
        </w:r>
      </w:fldSimple>
    </w:p>
    <w:p w:rsidR="00E85DEA" w:rsidRPr="004B7CEF" w:rsidRDefault="00E85DEA" w:rsidP="0063641C">
      <w:r w:rsidRPr="004B7CEF">
        <w:t>3.3. Код по ОК 016-94:</w:t>
      </w:r>
      <w:r w:rsidRPr="004B7CEF">
        <w:rPr>
          <w:rStyle w:val="a9"/>
        </w:rPr>
        <w:t xml:space="preserve"> </w:t>
      </w:r>
      <w:fldSimple w:instr=" DOCVARIABLE codeok \* MERGEFORMAT " w:fldLock="1">
        <w:r w:rsidRPr="009F6DBC">
          <w:rPr>
            <w:rStyle w:val="a9"/>
          </w:rPr>
          <w:t xml:space="preserve"> 27330 </w:t>
        </w:r>
      </w:fldSimple>
      <w:r w:rsidRPr="004B7CEF">
        <w:rPr>
          <w:rStyle w:val="a9"/>
        </w:rPr>
        <w:t> </w:t>
      </w:r>
    </w:p>
    <w:p w:rsidR="00E85DEA" w:rsidRPr="004B7CEF" w:rsidRDefault="00E85DEA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 w:fldLock="1">
        <w:r w:rsidRPr="009F6DB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Погрешность измерения</w:t>
            </w:r>
          </w:p>
        </w:tc>
      </w:tr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Pr="004B7CEF" w:rsidRDefault="00E85DEA" w:rsidP="0018020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2416</w:t>
            </w:r>
          </w:p>
        </w:tc>
        <w:tc>
          <w:tcPr>
            <w:tcW w:w="1560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001181</w:t>
            </w:r>
          </w:p>
        </w:tc>
        <w:tc>
          <w:tcPr>
            <w:tcW w:w="1544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21.12.2017</w:t>
            </w:r>
          </w:p>
        </w:tc>
        <w:tc>
          <w:tcPr>
            <w:tcW w:w="1413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±5%</w:t>
            </w:r>
          </w:p>
        </w:tc>
      </w:tr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18020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E85DEA" w:rsidRDefault="00E85DEA" w:rsidP="003367BB">
            <w:pPr>
              <w:pStyle w:val="a8"/>
            </w:pPr>
            <w:r>
              <w:t>б/н</w:t>
            </w:r>
          </w:p>
        </w:tc>
        <w:tc>
          <w:tcPr>
            <w:tcW w:w="1560" w:type="dxa"/>
            <w:vAlign w:val="center"/>
          </w:tcPr>
          <w:p w:rsidR="00E85DEA" w:rsidRDefault="00E85DE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3367BB">
            <w:pPr>
              <w:pStyle w:val="a8"/>
            </w:pPr>
            <w:r>
              <w:t>±25%</w:t>
            </w:r>
          </w:p>
        </w:tc>
      </w:tr>
    </w:tbl>
    <w:p w:rsidR="00E85DEA" w:rsidRPr="004B7CEF" w:rsidRDefault="00E85DEA" w:rsidP="0092778A">
      <w:pPr>
        <w:pStyle w:val="a6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18020D" w:rsidRDefault="00E85DEA" w:rsidP="00AD14A4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18020D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E85DEA" w:rsidRPr="0018020D" w:rsidRDefault="00E85DEA" w:rsidP="00AD14A4">
      <w:r w:rsidRPr="0018020D">
        <w:t>- Постановление Главного государственного санитарного врача РФ от 30.04.2003 N 76 (ред. от 16.09.2013) "О введении в действие ГН 2.2.5.1313-03" (вместе с "ГН 2.2.5.1313-03. Химические факторы производственной среды. Предельно допустимые концентрации (ПДК) вредных веществ в воздухе рабочей зоны. Гигиенические нормативы", утв. Главным государственным санитарным врачом РФ 27.04.2003) (Зарегистрировано в Минюсте России 19.05.2003 N 4568);</w:t>
      </w:r>
    </w:p>
    <w:p w:rsidR="00E85DEA" w:rsidRPr="004B7CEF" w:rsidRDefault="00E85DEA" w:rsidP="00AD14A4">
      <w:r w:rsidRPr="0018020D">
        <w:t>- ГОСТ 12.1.014-84 Воздух рабочей зоны. Метод измерения концентраций вредных веществ индикаторными трубками, утв. Постановлением Государственного комитета СССР по стандартам от 14 декабря 1984 г. N 4362.</w:t>
      </w:r>
      <w:r w:rsidRPr="004B7CEF">
        <w:fldChar w:fldCharType="end"/>
      </w:r>
    </w:p>
    <w:p w:rsidR="00E85DEA" w:rsidRPr="004B7CEF" w:rsidRDefault="00E85DE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E85DE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Наименование</w:t>
            </w:r>
          </w:p>
          <w:p w:rsidR="00E85DEA" w:rsidRPr="004B7CEF" w:rsidRDefault="00E85DE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E85DEA" w:rsidRPr="004B7CEF" w:rsidRDefault="00E85DEA" w:rsidP="00FF386A">
            <w:pPr>
              <w:pStyle w:val="a8"/>
            </w:pPr>
            <w:bookmarkStart w:id="129" w:name="class_column"/>
            <w:bookmarkEnd w:id="129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 xml:space="preserve"> Время воздействия, %</w:t>
            </w:r>
          </w:p>
        </w:tc>
      </w:tr>
      <w:tr w:rsidR="00E85DE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E85DEA" w:rsidRPr="0018020D" w:rsidRDefault="00E85DEA" w:rsidP="00FF386A">
            <w:pPr>
              <w:pStyle w:val="a8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</w:tr>
      <w:tr w:rsidR="00E85DE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E85DEA" w:rsidRPr="0018020D" w:rsidRDefault="00E85DEA" w:rsidP="00FF386A">
            <w:pPr>
              <w:pStyle w:val="a8"/>
              <w:rPr>
                <w:i/>
              </w:rPr>
            </w:pPr>
            <w:bookmarkStart w:id="130" w:name="ko1_2184"/>
            <w:bookmarkEnd w:id="130"/>
            <w:r w:rsidRPr="0018020D">
              <w:rPr>
                <w:i/>
              </w:rPr>
              <w:t>Хлор+, мг/м³</w:t>
            </w:r>
          </w:p>
        </w:tc>
        <w:tc>
          <w:tcPr>
            <w:tcW w:w="1453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Менее 0.5</w:t>
            </w:r>
          </w:p>
        </w:tc>
        <w:tc>
          <w:tcPr>
            <w:tcW w:w="1330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85DEA" w:rsidRPr="0018020D" w:rsidRDefault="00E85DEA" w:rsidP="00FF386A">
            <w:pPr>
              <w:pStyle w:val="a8"/>
            </w:pPr>
            <w:r w:rsidRPr="0018020D">
              <w:t>10</w:t>
            </w:r>
          </w:p>
        </w:tc>
      </w:tr>
      <w:tr w:rsidR="00E85DE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E85DEA" w:rsidRPr="0018020D" w:rsidRDefault="00E85DEA" w:rsidP="00FF386A">
            <w:pPr>
              <w:pStyle w:val="a8"/>
              <w:rPr>
                <w:i/>
              </w:rPr>
            </w:pPr>
            <w:bookmarkStart w:id="131" w:name="ko1_597"/>
            <w:bookmarkEnd w:id="131"/>
            <w:r w:rsidRPr="0018020D">
              <w:rPr>
                <w:i/>
              </w:rPr>
              <w:t>Гидрохлорид, мг/м³</w:t>
            </w:r>
          </w:p>
        </w:tc>
        <w:tc>
          <w:tcPr>
            <w:tcW w:w="1453" w:type="dxa"/>
            <w:vAlign w:val="center"/>
          </w:tcPr>
          <w:p w:rsidR="00E85DEA" w:rsidRDefault="00E85DEA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E85DEA" w:rsidRDefault="00E85DEA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E85DEA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85DEA" w:rsidRPr="0018020D" w:rsidRDefault="00E85DEA" w:rsidP="00FF386A">
            <w:pPr>
              <w:pStyle w:val="a8"/>
            </w:pPr>
            <w:r w:rsidRPr="0018020D">
              <w:t>10</w:t>
            </w:r>
          </w:p>
        </w:tc>
      </w:tr>
    </w:tbl>
    <w:p w:rsidR="00E85DEA" w:rsidRPr="004B7CEF" w:rsidRDefault="00E85DEA" w:rsidP="00367816"/>
    <w:p w:rsidR="00E85DEA" w:rsidRPr="004B7CEF" w:rsidRDefault="00E85DEA" w:rsidP="00D76DF8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18020D">
          <w:rPr>
            <w:bCs/>
          </w:rPr>
          <w:t>-</w:t>
        </w:r>
        <w:r w:rsidRPr="0018020D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4B7CEF" w:rsidRDefault="00E85DEA" w:rsidP="00EF6C29">
      <w:pPr>
        <w:spacing w:before="120"/>
        <w:rPr>
          <w:rStyle w:val="a7"/>
        </w:rPr>
      </w:pPr>
      <w:r w:rsidRPr="004B7CEF">
        <w:rPr>
          <w:rStyle w:val="a7"/>
        </w:rPr>
        <w:lastRenderedPageBreak/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8020D" w:rsidTr="0018020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  <w:r w:rsidRPr="0018020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  <w:r w:rsidRPr="0018020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  <w:r w:rsidRPr="0018020D">
              <w:t>Митяева Ольга Александровна</w:t>
            </w:r>
          </w:p>
        </w:tc>
      </w:tr>
      <w:tr w:rsidR="00E85DEA" w:rsidRPr="0018020D" w:rsidTr="0018020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(Ф.И.О.)</w:t>
            </w:r>
          </w:p>
        </w:tc>
      </w:tr>
    </w:tbl>
    <w:p w:rsidR="00E85DEA" w:rsidRPr="004B7CEF" w:rsidRDefault="00E85DEA" w:rsidP="003367BB">
      <w:pPr>
        <w:rPr>
          <w:b/>
          <w:color w:val="000000"/>
        </w:rPr>
      </w:pPr>
    </w:p>
    <w:p w:rsidR="00E85DEA" w:rsidRPr="004B7CEF" w:rsidRDefault="00E85DEA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8020D" w:rsidTr="0018020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  <w:r w:rsidRPr="0018020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  <w:r w:rsidRPr="0018020D">
              <w:t>Жиров Константин Валерьевич</w:t>
            </w:r>
          </w:p>
        </w:tc>
      </w:tr>
      <w:tr w:rsidR="00E85DEA" w:rsidRPr="0018020D" w:rsidTr="0018020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(Ф.И.О.)</w:t>
            </w:r>
          </w:p>
        </w:tc>
      </w:tr>
    </w:tbl>
    <w:p w:rsidR="00E85DEA" w:rsidRPr="004B7CEF" w:rsidRDefault="00E85DEA" w:rsidP="00AD5731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0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F27D93" w:rsidRDefault="00E85DEA" w:rsidP="00CF2E61">
      <w:pPr>
        <w:pStyle w:val="1"/>
      </w:pPr>
    </w:p>
    <w:p w:rsidR="00E85DEA" w:rsidRPr="00F27D93" w:rsidRDefault="00E85DEA" w:rsidP="00367816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F27D93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Б</w:t>
            </w:r>
          </w:p>
        </w:tc>
      </w:tr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883461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F27D93" w:rsidRDefault="00E85DEA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E85DEA" w:rsidRPr="00F27D93" w:rsidRDefault="00E85DEA" w:rsidP="00240A51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F27D93" w:rsidRDefault="00E85DEA" w:rsidP="00240A51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F27D93" w:rsidRDefault="00E85DEA" w:rsidP="00506D53">
      <w:pPr>
        <w:pStyle w:val="a6"/>
      </w:pPr>
      <w:r w:rsidRPr="00F27D93">
        <w:t>2. Сведения о работодателе:</w:t>
      </w:r>
    </w:p>
    <w:p w:rsidR="00E85DEA" w:rsidRPr="00F27D93" w:rsidRDefault="00E85DEA" w:rsidP="00506D53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F61B8D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F61B8D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F61B8D">
          <w:rPr>
            <w:rStyle w:val="a9"/>
          </w:rPr>
          <w:t>440052, г. Пенза, ул. Ново-Тамбовская, д.9;</w:t>
        </w:r>
        <w:r w:rsidRPr="00F61B8D">
          <w:rPr>
            <w:u w:val="single"/>
          </w:rPr>
          <w:t xml:space="preserve"> г. Пенза, ул. Суворова, 225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F61B8D">
          <w:rPr>
            <w:rStyle w:val="a9"/>
          </w:rPr>
          <w:t xml:space="preserve"> Бактериологическая лаборатория</w:t>
        </w:r>
        <w:r w:rsidRPr="00F61B8D">
          <w:rPr>
            <w:u w:val="single"/>
          </w:rPr>
          <w:t xml:space="preserve"> поликлиники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pPr>
        <w:pStyle w:val="a6"/>
      </w:pPr>
      <w:r w:rsidRPr="00F27D93">
        <w:t>3. Сведения о рабочем месте:</w:t>
      </w:r>
    </w:p>
    <w:p w:rsidR="00E85DEA" w:rsidRPr="00F27D93" w:rsidRDefault="00E85DEA" w:rsidP="00506D53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F61B8D">
          <w:rPr>
            <w:u w:val="single"/>
          </w:rPr>
          <w:t xml:space="preserve"> 11176/006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F61B8D">
          <w:rPr>
            <w:rStyle w:val="a9"/>
          </w:rPr>
          <w:t xml:space="preserve"> Фельдшер-лаборант </w:t>
        </w:r>
      </w:fldSimple>
    </w:p>
    <w:p w:rsidR="00E85DEA" w:rsidRPr="00F27D93" w:rsidRDefault="00E85DEA" w:rsidP="00506D53">
      <w:r w:rsidRPr="00F27D93">
        <w:t>3.3. Код по ОК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F61B8D">
          <w:rPr>
            <w:rStyle w:val="a9"/>
          </w:rPr>
          <w:t xml:space="preserve"> 27330 </w:t>
        </w:r>
      </w:fldSimple>
      <w:r w:rsidRPr="00F27D93">
        <w:rPr>
          <w:rStyle w:val="a9"/>
        </w:rPr>
        <w:t> </w:t>
      </w:r>
    </w:p>
    <w:p w:rsidR="00E85DEA" w:rsidRPr="00F27D93" w:rsidRDefault="00E85DEA" w:rsidP="00240A51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F61B8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F27D93" w:rsidTr="00751B84">
        <w:trPr>
          <w:jc w:val="center"/>
        </w:trPr>
        <w:tc>
          <w:tcPr>
            <w:tcW w:w="4678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E85DEA" w:rsidRPr="00F27D93" w:rsidRDefault="00E85DEA" w:rsidP="0092778A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F27D93" w:rsidRDefault="00E85DEA" w:rsidP="00AD14A4">
      <w:fldSimple w:instr=" DOCVARIABLE izm_nd_new \* MERGEFORMAT " w:fldLock="1">
        <w:r w:rsidRPr="00C933A6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F27D93" w:rsidRDefault="00E85DEA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F27D93" w:rsidRDefault="00E85DEA" w:rsidP="00745D40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67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E85DEA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7F2433" w:rsidRDefault="00E85DEA" w:rsidP="003C7F78">
            <w:pPr>
              <w:pStyle w:val="a8"/>
              <w:jc w:val="left"/>
              <w:rPr>
                <w:b/>
                <w:i/>
              </w:rPr>
            </w:pPr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  <w:r>
              <w:t>100</w:t>
            </w:r>
          </w:p>
        </w:tc>
      </w:tr>
      <w:tr w:rsidR="00E85DEA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7F2433" w:rsidRDefault="00E85DEA" w:rsidP="00745D40">
            <w:pPr>
              <w:pStyle w:val="a8"/>
              <w:jc w:val="left"/>
              <w:rPr>
                <w:i/>
              </w:rPr>
            </w:pPr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7F2433" w:rsidRDefault="00E85DEA" w:rsidP="00745D40">
            <w:pPr>
              <w:pStyle w:val="a8"/>
              <w:jc w:val="left"/>
              <w:rPr>
                <w:i/>
              </w:rPr>
            </w:pPr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F27D93" w:rsidRDefault="00E85DEA" w:rsidP="00367816"/>
    <w:p w:rsidR="00E85DEA" w:rsidRPr="00F27D93" w:rsidRDefault="00E85DEA" w:rsidP="00D76DF8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7F2433">
          <w:rPr>
            <w:bCs/>
          </w:rPr>
          <w:t>-</w:t>
        </w:r>
        <w:r w:rsidRPr="007F2433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F27D93" w:rsidRDefault="00E85DEA" w:rsidP="00367816">
      <w:pPr>
        <w:spacing w:before="120"/>
        <w:rPr>
          <w:rStyle w:val="a7"/>
        </w:rPr>
      </w:pPr>
      <w:r w:rsidRPr="00F27D93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C933A6" w:rsidTr="00C933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  <w:r w:rsidRPr="00C933A6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  <w:r w:rsidRPr="00C933A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  <w:r w:rsidRPr="00C933A6">
              <w:t>Митяева Ольга Александровна</w:t>
            </w:r>
          </w:p>
        </w:tc>
      </w:tr>
      <w:tr w:rsidR="00E85DEA" w:rsidRPr="00C933A6" w:rsidTr="00C933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(Ф.И.О.)</w:t>
            </w:r>
          </w:p>
        </w:tc>
      </w:tr>
    </w:tbl>
    <w:p w:rsidR="00E85DEA" w:rsidRPr="00F27D93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1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A31431" w:rsidRDefault="00E85DEA" w:rsidP="00585F8C">
      <w:pPr>
        <w:pStyle w:val="1"/>
      </w:pPr>
    </w:p>
    <w:p w:rsidR="00E85DEA" w:rsidRPr="00A31431" w:rsidRDefault="00E85DEA" w:rsidP="0036781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A3143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Ш</w:t>
            </w:r>
          </w:p>
        </w:tc>
      </w:tr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883461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A31431" w:rsidRDefault="00E85DEA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E85DEA" w:rsidRPr="00A31431" w:rsidRDefault="00E85DEA" w:rsidP="0030584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A31431" w:rsidRDefault="00E85DEA" w:rsidP="0030584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A31431" w:rsidRDefault="00E85DEA" w:rsidP="00814094">
      <w:pPr>
        <w:pStyle w:val="a6"/>
      </w:pPr>
      <w:r w:rsidRPr="00A31431">
        <w:t>2. Сведения о работодателе:</w:t>
      </w:r>
    </w:p>
    <w:p w:rsidR="00E85DEA" w:rsidRPr="00A31431" w:rsidRDefault="00E85DEA" w:rsidP="0081409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D551C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D551C3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D551C3">
          <w:rPr>
            <w:rStyle w:val="a9"/>
          </w:rPr>
          <w:t>440052, г. Пенза, ул. Ново-Тамбовская, д.9;</w:t>
        </w:r>
        <w:r w:rsidRPr="00D551C3">
          <w:rPr>
            <w:u w:val="single"/>
          </w:rPr>
          <w:t xml:space="preserve"> г. Пенза, ул. Суворова, 225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D551C3">
          <w:rPr>
            <w:rStyle w:val="a9"/>
          </w:rPr>
          <w:t xml:space="preserve"> Бактериологическая лаборатория</w:t>
        </w:r>
        <w:r w:rsidRPr="00D551C3">
          <w:rPr>
            <w:u w:val="single"/>
          </w:rPr>
          <w:t xml:space="preserve"> поликлиники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pPr>
        <w:pStyle w:val="a6"/>
      </w:pPr>
      <w:r w:rsidRPr="00A31431">
        <w:t>3. Сведения о рабочем месте:</w:t>
      </w:r>
    </w:p>
    <w:p w:rsidR="00E85DEA" w:rsidRPr="00A31431" w:rsidRDefault="00E85DEA" w:rsidP="0081409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D551C3">
          <w:rPr>
            <w:u w:val="single"/>
          </w:rPr>
          <w:t xml:space="preserve"> 11176/006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D551C3">
          <w:rPr>
            <w:rStyle w:val="a9"/>
          </w:rPr>
          <w:t xml:space="preserve"> Фельдшер-лаборант </w:t>
        </w:r>
      </w:fldSimple>
    </w:p>
    <w:p w:rsidR="00E85DEA" w:rsidRPr="00A31431" w:rsidRDefault="00E85DEA" w:rsidP="00814094">
      <w:r w:rsidRPr="00A31431">
        <w:t>3.3. Код по ОК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D551C3">
          <w:rPr>
            <w:rStyle w:val="a9"/>
          </w:rPr>
          <w:t xml:space="preserve"> 27330 </w:t>
        </w:r>
      </w:fldSimple>
      <w:r w:rsidRPr="00A31431">
        <w:rPr>
          <w:rStyle w:val="a9"/>
        </w:rPr>
        <w:t> </w:t>
      </w:r>
    </w:p>
    <w:p w:rsidR="00E85DEA" w:rsidRPr="00A31431" w:rsidRDefault="00E85DEA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D551C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Погрешность измерения</w:t>
            </w:r>
          </w:p>
        </w:tc>
      </w:tr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2C1682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A31431" w:rsidRDefault="00E85DEA" w:rsidP="0092778A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2C1682" w:rsidRDefault="00E85DEA" w:rsidP="00AD14A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2C1682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E85DEA" w:rsidRPr="00A31431" w:rsidRDefault="00E85DEA" w:rsidP="00AD14A4">
      <w:r w:rsidRPr="002C1682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E85DEA" w:rsidRPr="00A31431" w:rsidRDefault="00E85DEA" w:rsidP="00A907F6">
      <w:pPr>
        <w:pStyle w:val="a6"/>
      </w:pPr>
      <w:r w:rsidRPr="00A31431">
        <w:t>6. Сведения об источнике шума:</w:t>
      </w:r>
    </w:p>
    <w:p w:rsidR="00E85DEA" w:rsidRPr="00A31431" w:rsidRDefault="00E85DEA" w:rsidP="00072388">
      <w:r w:rsidRPr="00A31431">
        <w:t xml:space="preserve"> </w:t>
      </w:r>
      <w:fldSimple w:instr=" DOCVARIABLE &quot;dop_shum&quot; \* MERGEFORMAT " w:fldLock="1">
        <w:r w:rsidRPr="00D551C3">
          <w:t xml:space="preserve"> ПЭВМ, вытяжная система </w:t>
        </w:r>
      </w:fldSimple>
    </w:p>
    <w:p w:rsidR="00E85DEA" w:rsidRPr="00A31431" w:rsidRDefault="00E85DEA" w:rsidP="007C56B5">
      <w:pPr>
        <w:pStyle w:val="a6"/>
      </w:pPr>
      <w:r w:rsidRPr="00A31431">
        <w:t>7. Стратегия измерения шума на рабочем месте в соответствии с ГОСТ Р ИСО 9612-2013:</w:t>
      </w:r>
    </w:p>
    <w:p w:rsidR="00E85DEA" w:rsidRPr="00A31431" w:rsidRDefault="00E85DEA" w:rsidP="007C56B5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A31431" w:rsidRDefault="00E85DEA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85DEA" w:rsidRPr="00A31431" w:rsidRDefault="00E85DEA" w:rsidP="00A907F6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A3143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Средняя 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Align w:val="center"/>
          </w:tcPr>
          <w:p w:rsidR="00E85DEA" w:rsidRPr="00A31431" w:rsidRDefault="00E85DEA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58.2; 58.9; 58.6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58.6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360</w:t>
            </w:r>
          </w:p>
        </w:tc>
      </w:tr>
    </w:tbl>
    <w:p w:rsidR="00E85DEA" w:rsidRPr="00A31431" w:rsidRDefault="00E85DEA">
      <w:pPr>
        <w:rPr>
          <w:sz w:val="2"/>
          <w:szCs w:val="2"/>
        </w:rPr>
      </w:pPr>
    </w:p>
    <w:p w:rsidR="00E85DEA" w:rsidRPr="00A31431" w:rsidRDefault="00E85DEA" w:rsidP="00FE033F">
      <w:pPr>
        <w:pStyle w:val="a6"/>
      </w:pPr>
      <w:r w:rsidRPr="00A31431">
        <w:t>10. Результат вычисления измеренных величин показателей шума:</w:t>
      </w:r>
    </w:p>
    <w:p w:rsidR="00E85DEA" w:rsidRPr="00A31431" w:rsidRDefault="00E85DEA" w:rsidP="00FE033F">
      <w:pPr>
        <w:pStyle w:val="a6"/>
      </w:pPr>
      <w:fldSimple w:instr=" DOCVARIABLE  shum_result \* MERGEFORMAT " w:fldLock="1">
        <w:r w:rsidRPr="0021716E">
          <w:rPr>
            <w:b w:val="0"/>
            <w:color w:val="auto"/>
          </w:rPr>
          <w:t>Эквивалентный уровень звука на данном рабочем месте составляет 58.6 дБА со стандартной неопределенностью, равной 1.24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Класс условий труда</w:t>
            </w:r>
          </w:p>
        </w:tc>
      </w:tr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lastRenderedPageBreak/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58.6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A31431" w:rsidRDefault="00E85DEA" w:rsidP="00A907F6">
      <w:pPr>
        <w:pStyle w:val="a6"/>
      </w:pPr>
      <w:r w:rsidRPr="00A31431">
        <w:t>12. Заключение:</w:t>
      </w:r>
    </w:p>
    <w:p w:rsidR="00E85DEA" w:rsidRPr="00A31431" w:rsidRDefault="00E85DEA" w:rsidP="00D76DF8">
      <w:fldSimple w:instr=" DOCVARIABLE att_zakl \* MERGEFORMAT " w:fldLock="1">
        <w:r w:rsidRPr="0021716E">
          <w:rPr>
            <w:bCs/>
          </w:rPr>
          <w:t>-</w:t>
        </w:r>
        <w:r w:rsidRPr="0021716E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A31431" w:rsidRDefault="00E85DEA" w:rsidP="00367816">
      <w:pPr>
        <w:spacing w:before="120"/>
        <w:rPr>
          <w:rStyle w:val="a7"/>
        </w:rPr>
      </w:pPr>
      <w:r w:rsidRPr="00A3143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A6338B" w:rsidTr="00A6338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  <w:r w:rsidRPr="00A6338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  <w:r w:rsidRPr="00A6338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  <w:r w:rsidRPr="00A6338B">
              <w:t>Митяева Ольга Александровна</w:t>
            </w:r>
          </w:p>
        </w:tc>
      </w:tr>
      <w:tr w:rsidR="00E85DEA" w:rsidRPr="00A6338B" w:rsidTr="00A6338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305844">
      <w:pPr>
        <w:rPr>
          <w:b/>
          <w:color w:val="000000"/>
        </w:rPr>
      </w:pPr>
    </w:p>
    <w:p w:rsidR="00E85DEA" w:rsidRPr="00A31431" w:rsidRDefault="00E85DEA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A6338B" w:rsidTr="00A6338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  <w:r w:rsidRPr="00A6338B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  <w:r w:rsidRPr="00A6338B">
              <w:t>Жиров Константин Валерьевич</w:t>
            </w:r>
          </w:p>
        </w:tc>
      </w:tr>
      <w:tr w:rsidR="00E85DEA" w:rsidRPr="00A6338B" w:rsidTr="00A6338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2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ПОТБ\\ARMv51_files\\1B9EE0499B6B4124B3F9FCBA9CCB1696\\Микроклимат.docx"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4D77C1" w:rsidRDefault="00E85DEA" w:rsidP="00574BF5">
      <w:pPr>
        <w:pStyle w:val="1"/>
      </w:pPr>
    </w:p>
    <w:p w:rsidR="00E85DEA" w:rsidRPr="004D77C1" w:rsidRDefault="00E85DEA" w:rsidP="00367816">
      <w:pPr>
        <w:pStyle w:val="1"/>
      </w:pPr>
      <w:r w:rsidRPr="004D77C1">
        <w:t>ПРОТОКОЛ</w:t>
      </w:r>
      <w:r w:rsidRPr="004D77C1">
        <w:rPr>
          <w:caps/>
        </w:rPr>
        <w:br/>
      </w:r>
      <w:r w:rsidRPr="004D77C1"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D77C1" w:rsidRDefault="00E85DEA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4D77C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М</w:t>
            </w:r>
          </w:p>
        </w:tc>
      </w:tr>
      <w:tr w:rsidR="00E85DEA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D77C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D77C1" w:rsidRDefault="00E85DEA" w:rsidP="00883461">
            <w:pPr>
              <w:pStyle w:val="ad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4D77C1" w:rsidRDefault="00E85DEA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85DEA" w:rsidRPr="004D77C1" w:rsidRDefault="00E85DEA" w:rsidP="00E22B17">
      <w:pPr>
        <w:rPr>
          <w:rStyle w:val="a7"/>
          <w:b w:val="0"/>
        </w:rPr>
      </w:pPr>
      <w:r w:rsidRPr="004D77C1">
        <w:rPr>
          <w:rStyle w:val="a7"/>
        </w:rPr>
        <w:t>1.1 Проведения измерений:</w:t>
      </w:r>
      <w:r w:rsidRPr="004D77C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4D77C1" w:rsidRDefault="00E85DEA" w:rsidP="00E22B17">
      <w:pPr>
        <w:rPr>
          <w:b/>
        </w:rPr>
      </w:pPr>
      <w:r w:rsidRPr="004D77C1">
        <w:rPr>
          <w:rStyle w:val="a7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4D77C1" w:rsidRDefault="00E85DEA" w:rsidP="00801EA0">
      <w:pPr>
        <w:pStyle w:val="a6"/>
      </w:pPr>
      <w:r w:rsidRPr="004D77C1">
        <w:t>2. Сведения о работодателе:</w:t>
      </w:r>
    </w:p>
    <w:p w:rsidR="00E85DEA" w:rsidRPr="004D77C1" w:rsidRDefault="00E85DEA" w:rsidP="00801EA0">
      <w:r w:rsidRPr="004D77C1">
        <w:t>2.1. Наименование работодателя:</w:t>
      </w:r>
      <w:r w:rsidRPr="004D77C1">
        <w:rPr>
          <w:rStyle w:val="a9"/>
        </w:rPr>
        <w:t xml:space="preserve"> </w:t>
      </w:r>
      <w:fldSimple w:instr=" DOCVARIABLE rbtd_name \* MERGEFORMAT " w:fldLock="1">
        <w:r w:rsidRPr="00CD6014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D6014">
          <w:rPr>
            <w:u w:val="single"/>
          </w:rPr>
          <w:t xml:space="preserve">" </w:t>
        </w:r>
      </w:fldSimple>
      <w:r w:rsidRPr="004D77C1">
        <w:rPr>
          <w:rStyle w:val="a9"/>
        </w:rPr>
        <w:t> </w:t>
      </w:r>
    </w:p>
    <w:p w:rsidR="00E85DEA" w:rsidRPr="004D77C1" w:rsidRDefault="00E85DEA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9"/>
        </w:rPr>
        <w:t xml:space="preserve"> </w:t>
      </w:r>
      <w:fldSimple w:instr=" DOCVARIABLE rbtd_adr \* MERGEFORMAT " w:fldLock="1">
        <w:r w:rsidRPr="00CD6014">
          <w:rPr>
            <w:rStyle w:val="a9"/>
          </w:rPr>
          <w:t xml:space="preserve">440052, г. Пенза, ул. Ново-Тамбовская, д.9; г. Пенза, ул. Суворова, 225 </w:t>
        </w:r>
      </w:fldSimple>
      <w:r w:rsidRPr="004D77C1">
        <w:rPr>
          <w:rStyle w:val="a9"/>
        </w:rPr>
        <w:t> </w:t>
      </w:r>
    </w:p>
    <w:p w:rsidR="00E85DEA" w:rsidRPr="004D77C1" w:rsidRDefault="00E85DEA" w:rsidP="00801EA0">
      <w:r w:rsidRPr="004D77C1">
        <w:t>2.3. Наименование структурного подразделения:</w:t>
      </w:r>
      <w:r w:rsidRPr="004D77C1">
        <w:rPr>
          <w:rStyle w:val="a9"/>
        </w:rPr>
        <w:t xml:space="preserve"> </w:t>
      </w:r>
      <w:fldSimple w:instr=" DOCVARIABLE ceh_info \* MERGEFORMAT " w:fldLock="1">
        <w:r w:rsidRPr="00CD6014">
          <w:rPr>
            <w:rStyle w:val="a9"/>
          </w:rPr>
          <w:t xml:space="preserve"> Бактериологическая лаборатория</w:t>
        </w:r>
        <w:r w:rsidRPr="00CD6014">
          <w:rPr>
            <w:u w:val="single"/>
          </w:rPr>
          <w:t xml:space="preserve"> поликлиники</w:t>
        </w:r>
      </w:fldSimple>
      <w:r w:rsidRPr="004D77C1">
        <w:rPr>
          <w:rStyle w:val="a9"/>
        </w:rPr>
        <w:t> </w:t>
      </w:r>
    </w:p>
    <w:p w:rsidR="00E85DEA" w:rsidRPr="004D77C1" w:rsidRDefault="00E85DEA" w:rsidP="00801EA0">
      <w:pPr>
        <w:pStyle w:val="a6"/>
      </w:pPr>
      <w:r w:rsidRPr="004D77C1">
        <w:t>3. Сведения о рабочем месте:</w:t>
      </w:r>
    </w:p>
    <w:p w:rsidR="00E85DEA" w:rsidRPr="004D77C1" w:rsidRDefault="00E85DEA" w:rsidP="00801EA0">
      <w:r w:rsidRPr="004D77C1">
        <w:t>3.1. Номер рабочего места:</w:t>
      </w:r>
      <w:r w:rsidRPr="004D77C1">
        <w:rPr>
          <w:rStyle w:val="a9"/>
        </w:rPr>
        <w:t xml:space="preserve"> </w:t>
      </w:r>
      <w:fldSimple w:instr=" DOCVARIABLE rm_number \* MERGEFORMAT " w:fldLock="1">
        <w:r w:rsidRPr="00CD6014">
          <w:rPr>
            <w:u w:val="single"/>
          </w:rPr>
          <w:t xml:space="preserve"> 11176/006 </w:t>
        </w:r>
      </w:fldSimple>
      <w:r w:rsidRPr="004D77C1">
        <w:rPr>
          <w:rStyle w:val="a9"/>
        </w:rPr>
        <w:t> </w:t>
      </w:r>
    </w:p>
    <w:p w:rsidR="00E85DEA" w:rsidRPr="004D77C1" w:rsidRDefault="00E85DEA" w:rsidP="00801EA0">
      <w:r w:rsidRPr="004D77C1">
        <w:t>3.2. Наименование рабочего места:</w:t>
      </w:r>
      <w:r w:rsidRPr="004D77C1">
        <w:rPr>
          <w:rStyle w:val="a9"/>
        </w:rPr>
        <w:t xml:space="preserve"> </w:t>
      </w:r>
      <w:fldSimple w:instr=" DOCVARIABLE rm_name \* MERGEFORMAT " w:fldLock="1">
        <w:r w:rsidRPr="00CD6014">
          <w:rPr>
            <w:rStyle w:val="a9"/>
          </w:rPr>
          <w:t xml:space="preserve"> Фельдшер-лаборант </w:t>
        </w:r>
      </w:fldSimple>
    </w:p>
    <w:p w:rsidR="00E85DEA" w:rsidRPr="004D77C1" w:rsidRDefault="00E85DEA" w:rsidP="00801EA0">
      <w:r w:rsidRPr="004D77C1">
        <w:t>3.3. Код по ОК 016-94:</w:t>
      </w:r>
      <w:r w:rsidRPr="004D77C1">
        <w:rPr>
          <w:rStyle w:val="a9"/>
        </w:rPr>
        <w:t xml:space="preserve"> </w:t>
      </w:r>
      <w:fldSimple w:instr=" DOCVARIABLE codeok \* MERGEFORMAT " w:fldLock="1">
        <w:r w:rsidRPr="00CD6014">
          <w:rPr>
            <w:rStyle w:val="a9"/>
          </w:rPr>
          <w:t xml:space="preserve"> 27330 </w:t>
        </w:r>
      </w:fldSimple>
      <w:r w:rsidRPr="004D77C1">
        <w:rPr>
          <w:rStyle w:val="a9"/>
        </w:rPr>
        <w:t> </w:t>
      </w:r>
    </w:p>
    <w:p w:rsidR="00E85DEA" w:rsidRPr="004D77C1" w:rsidRDefault="00E85DEA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 w:fldLock="1">
        <w:r w:rsidRPr="00CD601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D77C1" w:rsidTr="00C9085E">
        <w:trPr>
          <w:jc w:val="center"/>
        </w:trPr>
        <w:tc>
          <w:tcPr>
            <w:tcW w:w="4678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Погрешность измерения</w:t>
            </w:r>
          </w:p>
        </w:tc>
      </w:tr>
      <w:tr w:rsidR="00E85DEA" w:rsidRPr="004D77C1" w:rsidTr="00C9085E">
        <w:trPr>
          <w:jc w:val="center"/>
        </w:trPr>
        <w:tc>
          <w:tcPr>
            <w:tcW w:w="4678" w:type="dxa"/>
            <w:vAlign w:val="center"/>
          </w:tcPr>
          <w:p w:rsidR="00E85DEA" w:rsidRPr="004D77C1" w:rsidRDefault="00E85DEA" w:rsidP="00553FDF">
            <w:pPr>
              <w:pStyle w:val="a8"/>
              <w:jc w:val="left"/>
            </w:pPr>
            <w:r>
              <w:t>Радиометр неселективный Аргус-03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E22B17">
            <w:pPr>
              <w:pStyle w:val="a8"/>
            </w:pPr>
            <w:r>
              <w:t>262</w:t>
            </w:r>
          </w:p>
        </w:tc>
        <w:tc>
          <w:tcPr>
            <w:tcW w:w="1560" w:type="dxa"/>
            <w:vAlign w:val="center"/>
          </w:tcPr>
          <w:p w:rsidR="00E85DEA" w:rsidRPr="004D77C1" w:rsidRDefault="00E85DEA" w:rsidP="00E22B17">
            <w:pPr>
              <w:pStyle w:val="a8"/>
            </w:pPr>
            <w:r>
              <w:t>СП 1743275</w:t>
            </w:r>
          </w:p>
        </w:tc>
        <w:tc>
          <w:tcPr>
            <w:tcW w:w="1544" w:type="dxa"/>
            <w:vAlign w:val="center"/>
          </w:tcPr>
          <w:p w:rsidR="00E85DEA" w:rsidRPr="004D77C1" w:rsidRDefault="00E85DEA" w:rsidP="00E22B17">
            <w:pPr>
              <w:pStyle w:val="a8"/>
            </w:pPr>
            <w:r>
              <w:t>08.08.2018</w:t>
            </w:r>
          </w:p>
        </w:tc>
        <w:tc>
          <w:tcPr>
            <w:tcW w:w="1413" w:type="dxa"/>
            <w:vAlign w:val="center"/>
          </w:tcPr>
          <w:p w:rsidR="00E85DEA" w:rsidRPr="004D77C1" w:rsidRDefault="00E85DEA" w:rsidP="00E22B17">
            <w:pPr>
              <w:pStyle w:val="a8"/>
            </w:pPr>
            <w:r>
              <w:t>±6%</w:t>
            </w:r>
          </w:p>
        </w:tc>
      </w:tr>
      <w:tr w:rsidR="00E85DEA" w:rsidRPr="004D77C1" w:rsidTr="00C9085E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553FDF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E85DEA" w:rsidRDefault="00E85DEA" w:rsidP="00E22B17">
            <w:pPr>
              <w:pStyle w:val="a8"/>
            </w:pPr>
            <w:r>
              <w:t>32312</w:t>
            </w:r>
          </w:p>
        </w:tc>
        <w:tc>
          <w:tcPr>
            <w:tcW w:w="1560" w:type="dxa"/>
            <w:vAlign w:val="center"/>
          </w:tcPr>
          <w:p w:rsidR="00E85DEA" w:rsidRDefault="00E85DEA" w:rsidP="00E22B17">
            <w:pPr>
              <w:pStyle w:val="a8"/>
            </w:pPr>
            <w:r>
              <w:t>СП 1604130</w:t>
            </w:r>
          </w:p>
        </w:tc>
        <w:tc>
          <w:tcPr>
            <w:tcW w:w="1544" w:type="dxa"/>
            <w:vAlign w:val="center"/>
          </w:tcPr>
          <w:p w:rsidR="00E85DEA" w:rsidRDefault="00E85DEA" w:rsidP="00E22B17">
            <w:pPr>
              <w:pStyle w:val="a8"/>
            </w:pPr>
            <w:r>
              <w:t>27.02.2019</w:t>
            </w:r>
          </w:p>
        </w:tc>
        <w:tc>
          <w:tcPr>
            <w:tcW w:w="1413" w:type="dxa"/>
            <w:vAlign w:val="center"/>
          </w:tcPr>
          <w:p w:rsidR="00E85DEA" w:rsidRDefault="00E85DEA" w:rsidP="00E22B17">
            <w:pPr>
              <w:pStyle w:val="a8"/>
            </w:pPr>
            <w:r>
              <w:t>для температуры (±2°С); для  относительной влажности (±3%); для скорости воздушного потока: - в диапазоне от 0,1 до 1м/с (±(0,05+0,05V))м/с; - в диапазоне св.1 до 20м/с (±(0,1+0,05V))м/с; для давления воздуха (±0,13кПа (±1мм.рт.ст))</w:t>
            </w:r>
          </w:p>
        </w:tc>
      </w:tr>
    </w:tbl>
    <w:p w:rsidR="00E85DEA" w:rsidRPr="004D77C1" w:rsidRDefault="00E85DEA" w:rsidP="0092778A">
      <w:pPr>
        <w:pStyle w:val="a6"/>
      </w:pPr>
      <w:r w:rsidRPr="004D77C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53FDF" w:rsidRDefault="00E85DEA" w:rsidP="00AD14A4">
      <w:r w:rsidRPr="004D77C1">
        <w:fldChar w:fldCharType="begin" w:fldLock="1"/>
      </w:r>
      <w:r w:rsidRPr="004D77C1">
        <w:instrText xml:space="preserve"> DOCVARIABLE izm_nd_new \* MERGEFORMAT </w:instrText>
      </w:r>
      <w:r w:rsidRPr="004D77C1">
        <w:fldChar w:fldCharType="separate"/>
      </w:r>
      <w:r w:rsidRPr="00553FDF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E85DEA" w:rsidRPr="004D77C1" w:rsidRDefault="00E85DEA" w:rsidP="00AD14A4">
      <w:r w:rsidRPr="00553FDF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4D77C1">
        <w:fldChar w:fldCharType="end"/>
      </w:r>
    </w:p>
    <w:p w:rsidR="00E85DEA" w:rsidRPr="004D77C1" w:rsidRDefault="00E85DEA" w:rsidP="00D57B4C">
      <w:pPr>
        <w:pStyle w:val="a6"/>
      </w:pPr>
      <w:r w:rsidRPr="004D77C1">
        <w:lastRenderedPageBreak/>
        <w:t>6. Фактические и нормативные значения измеряемых параметров: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1276"/>
        <w:gridCol w:w="1417"/>
        <w:gridCol w:w="1134"/>
        <w:gridCol w:w="1394"/>
      </w:tblGrid>
      <w:tr w:rsidR="00E85DEA" w:rsidRPr="004D77C1" w:rsidTr="002B550C">
        <w:trPr>
          <w:tblHeader/>
          <w:jc w:val="center"/>
        </w:trPr>
        <w:tc>
          <w:tcPr>
            <w:tcW w:w="3119" w:type="dxa"/>
            <w:vAlign w:val="center"/>
          </w:tcPr>
          <w:p w:rsidR="00E85DEA" w:rsidRPr="004D77C1" w:rsidRDefault="00E85DEA" w:rsidP="005C0A9A">
            <w:pPr>
              <w:pStyle w:val="a8"/>
              <w:jc w:val="left"/>
            </w:pPr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E85DEA" w:rsidRPr="004D77C1" w:rsidRDefault="00E85DEA" w:rsidP="004A3174">
            <w:pPr>
              <w:pStyle w:val="a8"/>
            </w:pPr>
            <w:bookmarkStart w:id="132" w:name="result_column"/>
            <w:bookmarkEnd w:id="132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E85DEA" w:rsidRPr="004D77C1" w:rsidRDefault="00E85DEA" w:rsidP="00883461">
            <w:pPr>
              <w:pStyle w:val="a8"/>
            </w:pPr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E85DEA" w:rsidRPr="004D77C1" w:rsidRDefault="00E85DEA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r w:rsidRPr="004D77C1">
              <w:t>Время пребывания, %</w:t>
            </w: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E85DEA" w:rsidRPr="004D77C1" w:rsidRDefault="00E85DEA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Категория - Iб</w:t>
            </w:r>
          </w:p>
        </w:tc>
        <w:tc>
          <w:tcPr>
            <w:tcW w:w="1134" w:type="dxa"/>
            <w:vAlign w:val="center"/>
          </w:tcPr>
          <w:p w:rsidR="00E85DEA" w:rsidRPr="00DA2166" w:rsidRDefault="00E85DEA" w:rsidP="00883461">
            <w:pPr>
              <w:pStyle w:val="a8"/>
              <w:rPr>
                <w:b/>
              </w:rPr>
            </w:pPr>
            <w:r w:rsidRPr="00DA2166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Pr="002B550C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bookmarkStart w:id="133" w:name="t_Iб_z1"/>
            <w:bookmarkEnd w:id="133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E85DEA" w:rsidRPr="004D77C1" w:rsidRDefault="00E85DEA" w:rsidP="004A3174">
            <w:pPr>
              <w:pStyle w:val="a8"/>
            </w:pPr>
            <w:r>
              <w:t>23.7; 23.0; 23.4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23.4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bookmarkStart w:id="134" w:name="skor_Iб_z1"/>
            <w:bookmarkEnd w:id="134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bookmarkStart w:id="135" w:name="vl_Iб_z1"/>
            <w:bookmarkEnd w:id="135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  <w:r>
              <w:t>43.1; 43.4; 43.8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bookmarkStart w:id="136" w:name="tepl_Iб_z1"/>
            <w:bookmarkEnd w:id="136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  <w:r>
              <w:t>29.4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29.4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bookmarkStart w:id="137" w:name="doza_Iб_z1"/>
            <w:bookmarkEnd w:id="137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  <w:r>
              <w:t>122.7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122.7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DA2166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138" w:name="doza_max_ss"/>
            <w:bookmarkEnd w:id="138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E85DEA" w:rsidRDefault="00E85DEA" w:rsidP="00883461">
            <w:pPr>
              <w:pStyle w:val="a8"/>
            </w:pPr>
            <w:r>
              <w:t>122.7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4D77C1" w:rsidRDefault="00E85DEA" w:rsidP="00367816"/>
    <w:p w:rsidR="00E85DEA" w:rsidRPr="004D77C1" w:rsidRDefault="00E85DEA" w:rsidP="00D76DF8">
      <w:r w:rsidRPr="004D77C1">
        <w:rPr>
          <w:rStyle w:val="a7"/>
        </w:rPr>
        <w:t>7. Заключение:</w:t>
      </w:r>
      <w:r w:rsidRPr="004D77C1">
        <w:rPr>
          <w:rStyle w:val="a7"/>
        </w:rPr>
        <w:br/>
      </w:r>
      <w:fldSimple w:instr=" DOCVARIABLE att_zakl \* MERGEFORMAT " w:fldLock="1">
        <w:r w:rsidRPr="00DA2166">
          <w:rPr>
            <w:bCs/>
          </w:rPr>
          <w:t>-</w:t>
        </w:r>
        <w:r w:rsidRPr="00DA2166">
          <w:t xml:space="preserve"> фактический уровень вредного фактора соответствует гигиеническим нормативам;</w:t>
        </w:r>
      </w:fldSimple>
      <w:r w:rsidRPr="004D77C1">
        <w:br/>
        <w:t xml:space="preserve">- класс условий труда - </w:t>
      </w:r>
      <w:fldSimple w:instr=" DOCVARIABLE class \* MERGEFORMAT " w:fldLock="1">
        <w:r>
          <w:t>2</w:t>
        </w:r>
      </w:fldSimple>
    </w:p>
    <w:p w:rsidR="00E85DEA" w:rsidRPr="004D77C1" w:rsidRDefault="00E85DEA" w:rsidP="00367816">
      <w:pPr>
        <w:spacing w:before="120"/>
        <w:rPr>
          <w:rStyle w:val="a7"/>
        </w:rPr>
      </w:pPr>
      <w:r w:rsidRPr="004D77C1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3B6DE9" w:rsidTr="003B6DE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  <w:r w:rsidRPr="003B6DE9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  <w:r w:rsidRPr="003B6DE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  <w:r w:rsidRPr="003B6DE9">
              <w:t>Митяева Ольга Александровна</w:t>
            </w:r>
          </w:p>
        </w:tc>
      </w:tr>
      <w:tr w:rsidR="00E85DEA" w:rsidRPr="003B6DE9" w:rsidTr="003B6DE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(Ф.И.О.)</w:t>
            </w:r>
          </w:p>
        </w:tc>
      </w:tr>
    </w:tbl>
    <w:p w:rsidR="00E85DEA" w:rsidRPr="004D77C1" w:rsidRDefault="00E85DEA" w:rsidP="00830D59">
      <w:pPr>
        <w:spacing w:before="120"/>
      </w:pPr>
    </w:p>
    <w:p w:rsidR="00E85DEA" w:rsidRPr="004D77C1" w:rsidRDefault="00E85DEA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3B6DE9" w:rsidTr="003B6DE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  <w:r w:rsidRPr="003B6DE9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  <w:r w:rsidRPr="003B6DE9">
              <w:t>Жиров Константин Валерьевич</w:t>
            </w:r>
          </w:p>
        </w:tc>
      </w:tr>
      <w:tr w:rsidR="00E85DEA" w:rsidRPr="003B6DE9" w:rsidTr="003B6DE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(Ф.И.О.)</w:t>
            </w:r>
          </w:p>
        </w:tc>
      </w:tr>
    </w:tbl>
    <w:p w:rsidR="00E85DEA" w:rsidRPr="004D77C1" w:rsidRDefault="00E85DEA" w:rsidP="00830D5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CE5CAC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E5CAC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CE5CAC">
          <w:rPr>
            <w:rStyle w:val="a9"/>
          </w:rPr>
          <w:t>440052, г. Пенза, ул. Ново-Тамбовская, д.9;</w:t>
        </w:r>
        <w:r w:rsidRPr="00CE5CAC">
          <w:rPr>
            <w:u w:val="single"/>
          </w:rPr>
          <w:t xml:space="preserve"> г. Пенза, ул. Суворова, 225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CE5CAC">
          <w:rPr>
            <w:rStyle w:val="a9"/>
          </w:rPr>
          <w:t xml:space="preserve"> Бактериологическая лаборатория</w:t>
        </w:r>
        <w:r w:rsidRPr="00CE5CAC">
          <w:rPr>
            <w:u w:val="single"/>
          </w:rPr>
          <w:t xml:space="preserve"> поликлиники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CE5CAC">
          <w:rPr>
            <w:u w:val="single"/>
          </w:rPr>
          <w:t xml:space="preserve"> 11176/006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CE5CAC">
          <w:rPr>
            <w:rStyle w:val="a9"/>
          </w:rPr>
          <w:t xml:space="preserve"> Фельдшер-лаборант </w:t>
        </w:r>
      </w:fldSimple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CE5CAC">
          <w:rPr>
            <w:rStyle w:val="a9"/>
          </w:rPr>
          <w:t xml:space="preserve"> 27330 </w:t>
        </w:r>
      </w:fldSimple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CE5CA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1C708F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1C708F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1C708F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E85DEA" w:rsidRPr="001D5852" w:rsidRDefault="00E85DEA" w:rsidP="00AD14A4">
      <w:r w:rsidRPr="001C708F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3A2BEA">
            <w:pPr>
              <w:pStyle w:val="a8"/>
            </w:pPr>
            <w:r>
              <w:t>Лаборатория (ПЭВМ)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3A2BEA">
            <w:pPr>
              <w:pStyle w:val="a8"/>
            </w:pPr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</w:tbl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35413B" w:rsidRDefault="00E85DEA" w:rsidP="003A2BE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 (ПЭВМ)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35413B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  <w:r w:rsidRPr="0035413B">
              <w:rPr>
                <w:b/>
              </w:rPr>
              <w:t>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35413B" w:rsidRDefault="00E85DEA" w:rsidP="005C0A9A">
            <w:pPr>
              <w:pStyle w:val="a8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t>567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35413B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02FB4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102FB4" w:rsidRDefault="00E85DEA" w:rsidP="00883461">
            <w:pPr>
              <w:pStyle w:val="a8"/>
              <w:rPr>
                <w:b/>
              </w:rPr>
            </w:pPr>
            <w:r w:rsidRPr="00102FB4">
              <w:rPr>
                <w:b/>
              </w:rPr>
              <w:t>80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02FB4" w:rsidRDefault="00E85DEA" w:rsidP="005C0A9A">
            <w:pPr>
              <w:pStyle w:val="a8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lastRenderedPageBreak/>
              <w:t>543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102FB4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102FB4">
          <w:rPr>
            <w:bCs/>
          </w:rPr>
          <w:t>-</w:t>
        </w:r>
        <w:r w:rsidRPr="00102FB4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356CD" w:rsidTr="005356C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  <w:r w:rsidRPr="005356C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  <w:r w:rsidRPr="005356C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  <w:r w:rsidRPr="005356CD">
              <w:t>Митяева Ольга Александровна</w:t>
            </w:r>
          </w:p>
        </w:tc>
      </w:tr>
      <w:tr w:rsidR="00E85DEA" w:rsidRPr="005356CD" w:rsidTr="005356C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356CD" w:rsidTr="005356C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  <w:r w:rsidRPr="005356C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  <w:r w:rsidRPr="005356CD">
              <w:t>Жиров Константин Валерьевич</w:t>
            </w:r>
          </w:p>
        </w:tc>
      </w:tr>
      <w:tr w:rsidR="00E85DEA" w:rsidRPr="005356CD" w:rsidTr="005356C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4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ТЖ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5F29A4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5F29A4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5F29A4">
          <w:rPr>
            <w:rStyle w:val="a9"/>
          </w:rPr>
          <w:t>440052, г. Пенза, ул. Ново-Тамбовская, д.9;</w:t>
        </w:r>
        <w:r w:rsidRPr="005F29A4">
          <w:rPr>
            <w:u w:val="single"/>
          </w:rPr>
          <w:t xml:space="preserve"> г. Пенза, ул. Суворова, 225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5F29A4">
          <w:rPr>
            <w:rStyle w:val="a9"/>
          </w:rPr>
          <w:t xml:space="preserve"> Бактериологическая лаборатория</w:t>
        </w:r>
        <w:r w:rsidRPr="005F29A4">
          <w:rPr>
            <w:u w:val="single"/>
          </w:rPr>
          <w:t xml:space="preserve"> поликлиники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5F29A4">
          <w:rPr>
            <w:u w:val="single"/>
          </w:rPr>
          <w:t xml:space="preserve"> 11176/006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5F29A4">
          <w:rPr>
            <w:rStyle w:val="a9"/>
          </w:rPr>
          <w:t xml:space="preserve"> Фельдшер-лаборант </w:t>
        </w:r>
      </w:fldSimple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5F29A4">
          <w:rPr>
            <w:rStyle w:val="a9"/>
          </w:rPr>
          <w:t xml:space="preserve"> 27330 </w:t>
        </w:r>
      </w:fldSimple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5F29A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CC5DE5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CC5DE5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6E3E71" w:rsidRDefault="00E85DEA" w:rsidP="005859B9">
      <w:pPr>
        <w:pStyle w:val="a6"/>
      </w:pPr>
      <w:r w:rsidRPr="006E3E71">
        <w:lastRenderedPageBreak/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5F29A4">
          <w:t xml:space="preserve"> Проведение бактериологических исследования, оформление результатов исследований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44194C">
          <w:rPr>
            <w:bCs/>
          </w:rPr>
          <w:t>-</w:t>
        </w:r>
        <w:r w:rsidRPr="0044194C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05204" w:rsidTr="00505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  <w:r w:rsidRPr="00505204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  <w:r w:rsidRPr="0050520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  <w:r w:rsidRPr="00505204">
              <w:t>Митяева Ольга Александровна</w:t>
            </w:r>
          </w:p>
        </w:tc>
      </w:tr>
      <w:tr w:rsidR="00E85DEA" w:rsidRPr="00505204" w:rsidTr="0050520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05204" w:rsidTr="00505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  <w:r w:rsidRPr="00505204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  <w:r w:rsidRPr="00505204">
              <w:t>Жиров Константин Валерьевич</w:t>
            </w:r>
          </w:p>
        </w:tc>
      </w:tr>
      <w:tr w:rsidR="00E85DEA" w:rsidRPr="00505204" w:rsidTr="0050520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5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5C43EF" w:rsidRDefault="00E85DEA" w:rsidP="00794E17">
      <w:pPr>
        <w:pStyle w:val="1"/>
      </w:pPr>
    </w:p>
    <w:p w:rsidR="00E85DEA" w:rsidRPr="005C43EF" w:rsidRDefault="00E85DEA" w:rsidP="00367816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5C43EF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Н</w:t>
            </w:r>
          </w:p>
        </w:tc>
      </w:tr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883461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704BFB" w:rsidRDefault="00E85DEA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E85DEA" w:rsidRPr="00704BFB" w:rsidRDefault="00E85DEA" w:rsidP="005C43EF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704BFB" w:rsidRDefault="00E85DEA" w:rsidP="005C43EF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5C43EF" w:rsidRDefault="00E85DEA" w:rsidP="00F17946">
      <w:pPr>
        <w:pStyle w:val="a6"/>
      </w:pPr>
      <w:r w:rsidRPr="005C43EF">
        <w:t>2. Сведения о работодателе:</w:t>
      </w:r>
    </w:p>
    <w:p w:rsidR="00E85DEA" w:rsidRPr="005C43EF" w:rsidRDefault="00E85DEA" w:rsidP="00F17946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C36DCB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36DCB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C36DCB">
          <w:rPr>
            <w:rStyle w:val="a9"/>
          </w:rPr>
          <w:t>440052, г. Пенза, ул. Ново-Тамбовская, д.9;</w:t>
        </w:r>
        <w:r w:rsidRPr="00C36DCB">
          <w:rPr>
            <w:u w:val="single"/>
          </w:rPr>
          <w:t xml:space="preserve"> г. Пенза, ул. Суворова, 225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C36DCB">
          <w:rPr>
            <w:rStyle w:val="a9"/>
          </w:rPr>
          <w:t xml:space="preserve"> Бактериологическая лаборатория</w:t>
        </w:r>
        <w:r w:rsidRPr="00C36DCB">
          <w:rPr>
            <w:u w:val="single"/>
          </w:rPr>
          <w:t xml:space="preserve"> поликлиники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pPr>
        <w:pStyle w:val="a6"/>
      </w:pPr>
      <w:r w:rsidRPr="005C43EF">
        <w:t>3. Сведения о рабочем месте:</w:t>
      </w:r>
    </w:p>
    <w:p w:rsidR="00E85DEA" w:rsidRPr="005C43EF" w:rsidRDefault="00E85DEA" w:rsidP="00F17946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C36DCB">
          <w:rPr>
            <w:u w:val="single"/>
          </w:rPr>
          <w:t xml:space="preserve"> 11176/006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C36DCB">
          <w:rPr>
            <w:rStyle w:val="a9"/>
          </w:rPr>
          <w:t xml:space="preserve"> Фельдшер-лаборант </w:t>
        </w:r>
      </w:fldSimple>
    </w:p>
    <w:p w:rsidR="00E85DEA" w:rsidRPr="005C43EF" w:rsidRDefault="00E85DEA" w:rsidP="00F17946">
      <w:r w:rsidRPr="005C43EF">
        <w:t>3.3. Код по ОК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C36DCB">
          <w:rPr>
            <w:rStyle w:val="a9"/>
          </w:rPr>
          <w:t xml:space="preserve"> 27330 </w:t>
        </w:r>
      </w:fldSimple>
      <w:r w:rsidRPr="005C43EF">
        <w:rPr>
          <w:rStyle w:val="a9"/>
        </w:rPr>
        <w:t> </w:t>
      </w:r>
    </w:p>
    <w:p w:rsidR="00E85DEA" w:rsidRPr="004F614B" w:rsidRDefault="00E85DEA" w:rsidP="005C43EF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C36DCB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Погрешность измерения</w:t>
            </w:r>
          </w:p>
        </w:tc>
      </w:tr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013F97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</w:tbl>
    <w:p w:rsidR="00E85DEA" w:rsidRPr="005C43EF" w:rsidRDefault="00E85DEA" w:rsidP="0092778A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C43EF" w:rsidRDefault="00E85DEA" w:rsidP="00AD14A4">
      <w:fldSimple w:instr=" DOCVARIABLE izm_nd_new \* MERGEFORMAT " w:fldLock="1">
        <w:r w:rsidRPr="00013F97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5C43EF" w:rsidRDefault="00E85DEA" w:rsidP="005859B9">
      <w:pPr>
        <w:pStyle w:val="a6"/>
      </w:pPr>
      <w:r w:rsidRPr="005C43EF">
        <w:t xml:space="preserve">6. Краткое описание выполняемой работы: </w:t>
      </w:r>
    </w:p>
    <w:p w:rsidR="00E85DEA" w:rsidRPr="005C43EF" w:rsidRDefault="00E85DEA" w:rsidP="005859B9">
      <w:fldSimple w:instr=" DOCVARIABLE operac \* MERGEFORMAT " w:fldLock="1">
        <w:r w:rsidRPr="00C36DCB">
          <w:t xml:space="preserve"> Проведение бактериологических исследования, оформление результатов исследований </w:t>
        </w:r>
      </w:fldSimple>
    </w:p>
    <w:p w:rsidR="00E85DEA" w:rsidRPr="005C43EF" w:rsidRDefault="00E85DEA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E85DEA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Показатели напряженности</w:t>
            </w:r>
          </w:p>
          <w:p w:rsidR="00E85DEA" w:rsidRPr="005C43EF" w:rsidRDefault="00E85DEA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Класс условий труда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20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неделю), </w:t>
            </w:r>
            <w:r w:rsidRPr="005C43EF">
              <w:lastRenderedPageBreak/>
              <w:t>час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lastRenderedPageBreak/>
              <w:t>5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</w:tbl>
    <w:p w:rsidR="00E85DEA" w:rsidRPr="005C43EF" w:rsidRDefault="00E85DEA" w:rsidP="00D76DF8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9661B4">
          <w:rPr>
            <w:bCs/>
          </w:rPr>
          <w:t>-</w:t>
        </w:r>
        <w:r w:rsidRPr="009661B4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E85DEA" w:rsidRPr="005C43EF" w:rsidRDefault="00E85DEA" w:rsidP="00BF498E">
      <w:pPr>
        <w:rPr>
          <w:rStyle w:val="a7"/>
        </w:rPr>
      </w:pPr>
      <w:r w:rsidRPr="005C43EF">
        <w:rPr>
          <w:rStyle w:val="a7"/>
        </w:rPr>
        <w:t>9. 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74593" w:rsidTr="0017459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  <w:r w:rsidRPr="0017459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  <w:r w:rsidRPr="0017459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  <w:r w:rsidRPr="00174593">
              <w:t>Митяева Ольга Александровна</w:t>
            </w:r>
          </w:p>
        </w:tc>
      </w:tr>
      <w:tr w:rsidR="00E85DEA" w:rsidRPr="00174593" w:rsidTr="0017459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(Ф.И.О.)</w:t>
            </w:r>
          </w:p>
        </w:tc>
      </w:tr>
    </w:tbl>
    <w:p w:rsidR="00E85DEA" w:rsidRDefault="00E85DEA" w:rsidP="00F31233">
      <w:pPr>
        <w:spacing w:before="120"/>
      </w:pPr>
    </w:p>
    <w:p w:rsidR="00E85DEA" w:rsidRPr="003E2F4E" w:rsidRDefault="00E85DEA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74593" w:rsidTr="0017459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  <w:r w:rsidRPr="00174593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  <w:r w:rsidRPr="00174593">
              <w:t>Жиров Константин Валерьевич</w:t>
            </w:r>
          </w:p>
        </w:tc>
      </w:tr>
      <w:tr w:rsidR="00E85DEA" w:rsidRPr="00174593" w:rsidTr="0017459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(Ф.И.О.)</w:t>
            </w:r>
          </w:p>
        </w:tc>
      </w:tr>
    </w:tbl>
    <w:p w:rsidR="00E85DEA" w:rsidRPr="005C43EF" w:rsidRDefault="00E85DEA" w:rsidP="005C43EF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6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4B7CEF" w:rsidRDefault="00E85DEA" w:rsidP="009534CE">
      <w:pPr>
        <w:pStyle w:val="1"/>
      </w:pPr>
    </w:p>
    <w:p w:rsidR="00E85DEA" w:rsidRPr="004B7CEF" w:rsidRDefault="00E85DEA" w:rsidP="00367816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B7CEF" w:rsidRDefault="00E85DEA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4B7CEF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Х</w:t>
            </w:r>
          </w:p>
        </w:tc>
      </w:tr>
      <w:tr w:rsidR="00E85DEA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B7CEF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B7CEF" w:rsidRDefault="00E85DEA" w:rsidP="00883461">
            <w:pPr>
              <w:pStyle w:val="ad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4B7CEF" w:rsidRDefault="00E85DEA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E85DEA" w:rsidRPr="004B7CEF" w:rsidRDefault="00E85DEA" w:rsidP="003367BB">
      <w:pPr>
        <w:rPr>
          <w:rStyle w:val="a7"/>
          <w:b w:val="0"/>
        </w:rPr>
      </w:pPr>
      <w:r w:rsidRPr="004B7CEF">
        <w:rPr>
          <w:rStyle w:val="a7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4B7CEF" w:rsidRDefault="00E85DEA" w:rsidP="003367BB">
      <w:pPr>
        <w:rPr>
          <w:b/>
        </w:rPr>
      </w:pPr>
      <w:r w:rsidRPr="004B7CEF">
        <w:rPr>
          <w:rStyle w:val="a7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4B7CEF" w:rsidRDefault="00E85DEA" w:rsidP="0063641C">
      <w:pPr>
        <w:pStyle w:val="a6"/>
      </w:pPr>
      <w:r w:rsidRPr="004B7CEF">
        <w:t>2. Сведения о работодателе:</w:t>
      </w:r>
    </w:p>
    <w:p w:rsidR="00E85DEA" w:rsidRPr="004B7CEF" w:rsidRDefault="00E85DEA" w:rsidP="0063641C">
      <w:r w:rsidRPr="004B7CEF">
        <w:t>2.1. Наименование работодателя:</w:t>
      </w:r>
      <w:r w:rsidRPr="004B7CEF">
        <w:rPr>
          <w:rStyle w:val="a9"/>
        </w:rPr>
        <w:t xml:space="preserve"> </w:t>
      </w:r>
      <w:fldSimple w:instr=" DOCVARIABLE rbtd_name \* MERGEFORMAT " w:fldLock="1">
        <w:r w:rsidRPr="00716D07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716D07">
          <w:rPr>
            <w:u w:val="single"/>
          </w:rPr>
          <w:t xml:space="preserve">" 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9"/>
        </w:rPr>
        <w:t xml:space="preserve"> </w:t>
      </w:r>
      <w:fldSimple w:instr=" DOCVARIABLE rbtd_adr \* MERGEFORMAT " w:fldLock="1">
        <w:r w:rsidRPr="00716D07">
          <w:rPr>
            <w:rStyle w:val="a9"/>
          </w:rPr>
          <w:t>440052, г. Пенза, ул. Ново-Тамбовская, д.9;</w:t>
        </w:r>
        <w:r w:rsidRPr="00716D07">
          <w:rPr>
            <w:u w:val="single"/>
          </w:rPr>
          <w:t xml:space="preserve"> г. Пенза, ул. Суворова, 225 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r w:rsidRPr="004B7CEF">
        <w:t>2.3. Наименование структурного подразделения:</w:t>
      </w:r>
      <w:r w:rsidRPr="004B7CEF">
        <w:rPr>
          <w:rStyle w:val="a9"/>
        </w:rPr>
        <w:t xml:space="preserve"> </w:t>
      </w:r>
      <w:fldSimple w:instr=" DOCVARIABLE ceh_info \* MERGEFORMAT " w:fldLock="1">
        <w:r w:rsidRPr="00716D07">
          <w:rPr>
            <w:rStyle w:val="a9"/>
          </w:rPr>
          <w:t xml:space="preserve"> Бактериологическая лаборатория</w:t>
        </w:r>
        <w:r w:rsidRPr="00716D07">
          <w:rPr>
            <w:u w:val="single"/>
          </w:rPr>
          <w:t xml:space="preserve"> поликлиники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pPr>
        <w:pStyle w:val="a6"/>
      </w:pPr>
      <w:r w:rsidRPr="004B7CEF">
        <w:t>3. Сведения о рабочем месте:</w:t>
      </w:r>
    </w:p>
    <w:p w:rsidR="00E85DEA" w:rsidRPr="004B7CEF" w:rsidRDefault="00E85DEA" w:rsidP="0063641C">
      <w:r w:rsidRPr="004B7CEF">
        <w:t>3.1. Номер рабочего места:</w:t>
      </w:r>
      <w:r w:rsidRPr="004B7CEF">
        <w:rPr>
          <w:rStyle w:val="a9"/>
        </w:rPr>
        <w:t xml:space="preserve"> </w:t>
      </w:r>
      <w:fldSimple w:instr=" DOCVARIABLE rm_number \* MERGEFORMAT " w:fldLock="1">
        <w:r w:rsidRPr="00716D07">
          <w:rPr>
            <w:u w:val="single"/>
          </w:rPr>
          <w:t xml:space="preserve"> 11176/006-1А </w:t>
        </w:r>
        <w:r>
          <w:t xml:space="preserve">(11176/006) 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r w:rsidRPr="004B7CEF">
        <w:t>3.2. Наименование рабочего места:</w:t>
      </w:r>
      <w:r w:rsidRPr="004B7CEF">
        <w:rPr>
          <w:rStyle w:val="a9"/>
        </w:rPr>
        <w:t xml:space="preserve"> </w:t>
      </w:r>
      <w:fldSimple w:instr=" DOCVARIABLE rm_name \* MERGEFORMAT " w:fldLock="1">
        <w:r w:rsidRPr="00716D07">
          <w:rPr>
            <w:rStyle w:val="a9"/>
          </w:rPr>
          <w:t xml:space="preserve"> Фельдшер-лаборант </w:t>
        </w:r>
      </w:fldSimple>
    </w:p>
    <w:p w:rsidR="00E85DEA" w:rsidRPr="004B7CEF" w:rsidRDefault="00E85DEA" w:rsidP="0063641C">
      <w:r w:rsidRPr="004B7CEF">
        <w:t>3.3. Код по ОК 016-94:</w:t>
      </w:r>
      <w:r w:rsidRPr="004B7CEF">
        <w:rPr>
          <w:rStyle w:val="a9"/>
        </w:rPr>
        <w:t xml:space="preserve"> </w:t>
      </w:r>
      <w:fldSimple w:instr=" DOCVARIABLE codeok \* MERGEFORMAT " w:fldLock="1">
        <w:r w:rsidRPr="00716D07">
          <w:rPr>
            <w:rStyle w:val="a9"/>
          </w:rPr>
          <w:t xml:space="preserve"> 27330 </w:t>
        </w:r>
      </w:fldSimple>
      <w:r w:rsidRPr="004B7CEF">
        <w:rPr>
          <w:rStyle w:val="a9"/>
        </w:rPr>
        <w:t> </w:t>
      </w:r>
    </w:p>
    <w:p w:rsidR="00E85DEA" w:rsidRPr="004B7CEF" w:rsidRDefault="00E85DEA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 w:fldLock="1">
        <w:r w:rsidRPr="00716D0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Погрешность измерения</w:t>
            </w:r>
          </w:p>
        </w:tc>
      </w:tr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Pr="004B7CEF" w:rsidRDefault="00E85DEA" w:rsidP="0018020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2416</w:t>
            </w:r>
          </w:p>
        </w:tc>
        <w:tc>
          <w:tcPr>
            <w:tcW w:w="1560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001181</w:t>
            </w:r>
          </w:p>
        </w:tc>
        <w:tc>
          <w:tcPr>
            <w:tcW w:w="1544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21.12.2017</w:t>
            </w:r>
          </w:p>
        </w:tc>
        <w:tc>
          <w:tcPr>
            <w:tcW w:w="1413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±5%</w:t>
            </w:r>
          </w:p>
        </w:tc>
      </w:tr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18020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E85DEA" w:rsidRDefault="00E85DEA" w:rsidP="003367BB">
            <w:pPr>
              <w:pStyle w:val="a8"/>
            </w:pPr>
            <w:r>
              <w:t>б/н</w:t>
            </w:r>
          </w:p>
        </w:tc>
        <w:tc>
          <w:tcPr>
            <w:tcW w:w="1560" w:type="dxa"/>
            <w:vAlign w:val="center"/>
          </w:tcPr>
          <w:p w:rsidR="00E85DEA" w:rsidRDefault="00E85DE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3367BB">
            <w:pPr>
              <w:pStyle w:val="a8"/>
            </w:pPr>
            <w:r>
              <w:t>±25%</w:t>
            </w:r>
          </w:p>
        </w:tc>
      </w:tr>
    </w:tbl>
    <w:p w:rsidR="00E85DEA" w:rsidRPr="004B7CEF" w:rsidRDefault="00E85DEA" w:rsidP="0092778A">
      <w:pPr>
        <w:pStyle w:val="a6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18020D" w:rsidRDefault="00E85DEA" w:rsidP="00AD14A4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18020D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E85DEA" w:rsidRPr="0018020D" w:rsidRDefault="00E85DEA" w:rsidP="00AD14A4">
      <w:r w:rsidRPr="0018020D">
        <w:t>- Постановление Главного государственного санитарного врача РФ от 30.04.2003 N 76 (ред. от 16.09.2013) "О введении в действие ГН 2.2.5.1313-03" (вместе с "ГН 2.2.5.1313-03. Химические факторы производственной среды. Предельно допустимые концентрации (ПДК) вредных веществ в воздухе рабочей зоны. Гигиенические нормативы", утв. Главным государственным санитарным врачом РФ 27.04.2003) (Зарегистрировано в Минюсте России 19.05.2003 N 4568);</w:t>
      </w:r>
    </w:p>
    <w:p w:rsidR="00E85DEA" w:rsidRPr="004B7CEF" w:rsidRDefault="00E85DEA" w:rsidP="00AD14A4">
      <w:r w:rsidRPr="0018020D">
        <w:t>- ГОСТ 12.1.014-84 Воздух рабочей зоны. Метод измерения концентраций вредных веществ индикаторными трубками, утв. Постановлением Государственного комитета СССР по стандартам от 14 декабря 1984 г. N 4362.</w:t>
      </w:r>
      <w:r w:rsidRPr="004B7CEF">
        <w:fldChar w:fldCharType="end"/>
      </w:r>
    </w:p>
    <w:p w:rsidR="00E85DEA" w:rsidRPr="004B7CEF" w:rsidRDefault="00E85DE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E85DE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Наименование</w:t>
            </w:r>
          </w:p>
          <w:p w:rsidR="00E85DEA" w:rsidRPr="004B7CEF" w:rsidRDefault="00E85DE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 xml:space="preserve"> Время воздействия, %</w:t>
            </w:r>
          </w:p>
        </w:tc>
      </w:tr>
      <w:tr w:rsidR="00E85DE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E85DEA" w:rsidRPr="0018020D" w:rsidRDefault="00E85DEA" w:rsidP="00FF386A">
            <w:pPr>
              <w:pStyle w:val="a8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</w:tr>
      <w:tr w:rsidR="00E85DE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E85DEA" w:rsidRPr="0018020D" w:rsidRDefault="00E85DEA" w:rsidP="00FF386A">
            <w:pPr>
              <w:pStyle w:val="a8"/>
              <w:rPr>
                <w:i/>
              </w:rPr>
            </w:pPr>
            <w:r w:rsidRPr="0018020D">
              <w:rPr>
                <w:i/>
              </w:rPr>
              <w:t>Хлор+, мг/м³</w:t>
            </w:r>
          </w:p>
        </w:tc>
        <w:tc>
          <w:tcPr>
            <w:tcW w:w="1453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Менее 0.5</w:t>
            </w:r>
          </w:p>
        </w:tc>
        <w:tc>
          <w:tcPr>
            <w:tcW w:w="1330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85DEA" w:rsidRPr="0018020D" w:rsidRDefault="00E85DEA" w:rsidP="00FF386A">
            <w:pPr>
              <w:pStyle w:val="a8"/>
            </w:pPr>
            <w:r w:rsidRPr="0018020D">
              <w:t>10</w:t>
            </w:r>
          </w:p>
        </w:tc>
      </w:tr>
      <w:tr w:rsidR="00E85DE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E85DEA" w:rsidRPr="0018020D" w:rsidRDefault="00E85DEA" w:rsidP="00FF386A">
            <w:pPr>
              <w:pStyle w:val="a8"/>
              <w:rPr>
                <w:i/>
              </w:rPr>
            </w:pPr>
            <w:r w:rsidRPr="0018020D">
              <w:rPr>
                <w:i/>
              </w:rPr>
              <w:t>Гидрохлорид, мг/м³</w:t>
            </w:r>
          </w:p>
        </w:tc>
        <w:tc>
          <w:tcPr>
            <w:tcW w:w="1453" w:type="dxa"/>
            <w:vAlign w:val="center"/>
          </w:tcPr>
          <w:p w:rsidR="00E85DEA" w:rsidRDefault="00E85DEA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E85DEA" w:rsidRDefault="00E85DEA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E85DEA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85DEA" w:rsidRPr="0018020D" w:rsidRDefault="00E85DEA" w:rsidP="00FF386A">
            <w:pPr>
              <w:pStyle w:val="a8"/>
            </w:pPr>
            <w:r w:rsidRPr="0018020D">
              <w:t>10</w:t>
            </w:r>
          </w:p>
        </w:tc>
      </w:tr>
    </w:tbl>
    <w:p w:rsidR="00E85DEA" w:rsidRPr="004B7CEF" w:rsidRDefault="00E85DEA" w:rsidP="00367816"/>
    <w:p w:rsidR="00E85DEA" w:rsidRPr="004B7CEF" w:rsidRDefault="00E85DEA" w:rsidP="00D76DF8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18020D">
          <w:rPr>
            <w:bCs/>
          </w:rPr>
          <w:t>-</w:t>
        </w:r>
        <w:r w:rsidRPr="0018020D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4B7CEF" w:rsidRDefault="00E85DEA" w:rsidP="00EF6C29">
      <w:pPr>
        <w:spacing w:before="120"/>
        <w:rPr>
          <w:rStyle w:val="a7"/>
        </w:rPr>
      </w:pPr>
      <w:r w:rsidRPr="004B7CEF">
        <w:rPr>
          <w:rStyle w:val="a7"/>
        </w:rPr>
        <w:lastRenderedPageBreak/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8020D" w:rsidTr="0018020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  <w:r w:rsidRPr="0018020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  <w:r w:rsidRPr="0018020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EF6C29">
            <w:pPr>
              <w:pStyle w:val="a8"/>
            </w:pPr>
            <w:r w:rsidRPr="0018020D">
              <w:t>Митяева Ольга Александровна</w:t>
            </w:r>
          </w:p>
        </w:tc>
      </w:tr>
      <w:tr w:rsidR="00E85DEA" w:rsidRPr="0018020D" w:rsidTr="0018020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8020D" w:rsidRDefault="00E85DEA" w:rsidP="00EF6C29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(Ф.И.О.)</w:t>
            </w:r>
          </w:p>
        </w:tc>
      </w:tr>
    </w:tbl>
    <w:p w:rsidR="00E85DEA" w:rsidRPr="004B7CEF" w:rsidRDefault="00E85DEA" w:rsidP="003367BB">
      <w:pPr>
        <w:rPr>
          <w:b/>
          <w:color w:val="000000"/>
        </w:rPr>
      </w:pPr>
    </w:p>
    <w:p w:rsidR="00E85DEA" w:rsidRPr="004B7CEF" w:rsidRDefault="00E85DEA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8020D" w:rsidTr="0018020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  <w:r w:rsidRPr="0018020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8020D" w:rsidRDefault="00E85DEA" w:rsidP="003367BB">
            <w:pPr>
              <w:pStyle w:val="a8"/>
            </w:pPr>
            <w:r w:rsidRPr="0018020D">
              <w:t>Жиров Константин Валерьевич</w:t>
            </w:r>
          </w:p>
        </w:tc>
      </w:tr>
      <w:tr w:rsidR="00E85DEA" w:rsidRPr="0018020D" w:rsidTr="0018020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8020D" w:rsidRDefault="00E85DEA" w:rsidP="003367BB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(Ф.И.О.)</w:t>
            </w:r>
          </w:p>
        </w:tc>
      </w:tr>
    </w:tbl>
    <w:p w:rsidR="00E85DEA" w:rsidRPr="004B7CEF" w:rsidRDefault="00E85DEA" w:rsidP="00AD5731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7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F27D93" w:rsidRDefault="00E85DEA" w:rsidP="00CF2E61">
      <w:pPr>
        <w:pStyle w:val="1"/>
      </w:pPr>
    </w:p>
    <w:p w:rsidR="00E85DEA" w:rsidRPr="00F27D93" w:rsidRDefault="00E85DEA" w:rsidP="00367816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F27D93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Б</w:t>
            </w:r>
          </w:p>
        </w:tc>
      </w:tr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883461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F27D93" w:rsidRDefault="00E85DEA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E85DEA" w:rsidRPr="00F27D93" w:rsidRDefault="00E85DEA" w:rsidP="00240A51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F27D93" w:rsidRDefault="00E85DEA" w:rsidP="00240A51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F27D93" w:rsidRDefault="00E85DEA" w:rsidP="00506D53">
      <w:pPr>
        <w:pStyle w:val="a6"/>
      </w:pPr>
      <w:r w:rsidRPr="00F27D93">
        <w:t>2. Сведения о работодателе:</w:t>
      </w:r>
    </w:p>
    <w:p w:rsidR="00E85DEA" w:rsidRPr="00F27D93" w:rsidRDefault="00E85DEA" w:rsidP="00506D53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8B08C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8B08C3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8B08C3">
          <w:rPr>
            <w:rStyle w:val="a9"/>
          </w:rPr>
          <w:t>440052, г. Пенза, ул. Ново-Тамбовская, д.9;</w:t>
        </w:r>
        <w:r w:rsidRPr="008B08C3">
          <w:rPr>
            <w:u w:val="single"/>
          </w:rPr>
          <w:t xml:space="preserve"> г. Пенза, ул. Суворова, 225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8B08C3">
          <w:rPr>
            <w:rStyle w:val="a9"/>
          </w:rPr>
          <w:t xml:space="preserve"> Бактериологическая лаборатория</w:t>
        </w:r>
        <w:r w:rsidRPr="008B08C3">
          <w:rPr>
            <w:u w:val="single"/>
          </w:rPr>
          <w:t xml:space="preserve"> поликлиники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pPr>
        <w:pStyle w:val="a6"/>
      </w:pPr>
      <w:r w:rsidRPr="00F27D93">
        <w:t>3. Сведения о рабочем месте:</w:t>
      </w:r>
    </w:p>
    <w:p w:rsidR="00E85DEA" w:rsidRPr="00F27D93" w:rsidRDefault="00E85DEA" w:rsidP="00506D53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8B08C3">
          <w:rPr>
            <w:u w:val="single"/>
          </w:rPr>
          <w:t xml:space="preserve"> 11176/006-1А </w:t>
        </w:r>
        <w:r>
          <w:t xml:space="preserve">(11176/006)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8B08C3">
          <w:rPr>
            <w:rStyle w:val="a9"/>
          </w:rPr>
          <w:t xml:space="preserve"> Фельдшер-лаборант </w:t>
        </w:r>
      </w:fldSimple>
    </w:p>
    <w:p w:rsidR="00E85DEA" w:rsidRPr="00F27D93" w:rsidRDefault="00E85DEA" w:rsidP="00506D53">
      <w:r w:rsidRPr="00F27D93">
        <w:t>3.3. Код по ОК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8B08C3">
          <w:rPr>
            <w:rStyle w:val="a9"/>
          </w:rPr>
          <w:t xml:space="preserve"> 27330 </w:t>
        </w:r>
      </w:fldSimple>
      <w:r w:rsidRPr="00F27D93">
        <w:rPr>
          <w:rStyle w:val="a9"/>
        </w:rPr>
        <w:t> </w:t>
      </w:r>
    </w:p>
    <w:p w:rsidR="00E85DEA" w:rsidRPr="00F27D93" w:rsidRDefault="00E85DEA" w:rsidP="00240A51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8B08C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F27D93" w:rsidTr="00751B84">
        <w:trPr>
          <w:jc w:val="center"/>
        </w:trPr>
        <w:tc>
          <w:tcPr>
            <w:tcW w:w="4678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E85DEA" w:rsidRPr="00F27D93" w:rsidRDefault="00E85DEA" w:rsidP="0092778A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F27D93" w:rsidRDefault="00E85DEA" w:rsidP="00AD14A4">
      <w:fldSimple w:instr=" DOCVARIABLE izm_nd_new \* MERGEFORMAT " w:fldLock="1">
        <w:r w:rsidRPr="00C933A6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F27D93" w:rsidRDefault="00E85DEA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F27D93" w:rsidRDefault="00E85DEA" w:rsidP="00745D40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67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E85DEA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7F2433" w:rsidRDefault="00E85DEA" w:rsidP="003C7F78">
            <w:pPr>
              <w:pStyle w:val="a8"/>
              <w:jc w:val="left"/>
              <w:rPr>
                <w:b/>
                <w:i/>
              </w:rPr>
            </w:pPr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  <w:r>
              <w:t>100</w:t>
            </w:r>
          </w:p>
        </w:tc>
      </w:tr>
      <w:tr w:rsidR="00E85DEA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7F2433" w:rsidRDefault="00E85DEA" w:rsidP="00745D40">
            <w:pPr>
              <w:pStyle w:val="a8"/>
              <w:jc w:val="left"/>
              <w:rPr>
                <w:i/>
              </w:rPr>
            </w:pPr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E85DEA" w:rsidRPr="007F2433" w:rsidRDefault="00E85DEA" w:rsidP="00745D40">
            <w:pPr>
              <w:pStyle w:val="a8"/>
              <w:jc w:val="left"/>
              <w:rPr>
                <w:i/>
              </w:rPr>
            </w:pPr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F27D93" w:rsidRDefault="00E85DEA" w:rsidP="00367816"/>
    <w:p w:rsidR="00E85DEA" w:rsidRPr="00F27D93" w:rsidRDefault="00E85DEA" w:rsidP="00D76DF8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7F2433">
          <w:rPr>
            <w:bCs/>
          </w:rPr>
          <w:t>-</w:t>
        </w:r>
        <w:r w:rsidRPr="007F2433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F27D93" w:rsidRDefault="00E85DEA" w:rsidP="00367816">
      <w:pPr>
        <w:spacing w:before="120"/>
        <w:rPr>
          <w:rStyle w:val="a7"/>
        </w:rPr>
      </w:pPr>
      <w:r w:rsidRPr="00F27D93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C933A6" w:rsidTr="00C933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  <w:r w:rsidRPr="00C933A6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  <w:r w:rsidRPr="00C933A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933A6" w:rsidRDefault="00E85DEA" w:rsidP="00AA46ED">
            <w:pPr>
              <w:pStyle w:val="a8"/>
            </w:pPr>
            <w:r w:rsidRPr="00C933A6">
              <w:t>Митяева Ольга Александровна</w:t>
            </w:r>
          </w:p>
        </w:tc>
      </w:tr>
      <w:tr w:rsidR="00E85DEA" w:rsidRPr="00C933A6" w:rsidTr="00C933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C933A6" w:rsidRDefault="00E85DEA" w:rsidP="00AA46ED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(Ф.И.О.)</w:t>
            </w:r>
          </w:p>
        </w:tc>
      </w:tr>
    </w:tbl>
    <w:p w:rsidR="00E85DEA" w:rsidRPr="00F27D93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A31431" w:rsidRDefault="00E85DEA" w:rsidP="00585F8C">
      <w:pPr>
        <w:pStyle w:val="1"/>
      </w:pPr>
    </w:p>
    <w:p w:rsidR="00E85DEA" w:rsidRPr="00A31431" w:rsidRDefault="00E85DEA" w:rsidP="0036781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A3143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Ш</w:t>
            </w:r>
          </w:p>
        </w:tc>
      </w:tr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883461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A31431" w:rsidRDefault="00E85DEA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E85DEA" w:rsidRPr="00A31431" w:rsidRDefault="00E85DEA" w:rsidP="0030584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A31431" w:rsidRDefault="00E85DEA" w:rsidP="0030584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A31431" w:rsidRDefault="00E85DEA" w:rsidP="00814094">
      <w:pPr>
        <w:pStyle w:val="a6"/>
      </w:pPr>
      <w:r w:rsidRPr="00A31431">
        <w:t>2. Сведения о работодателе:</w:t>
      </w:r>
    </w:p>
    <w:p w:rsidR="00E85DEA" w:rsidRPr="00A31431" w:rsidRDefault="00E85DEA" w:rsidP="0081409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6A3CCB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6A3CCB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6A3CCB">
          <w:rPr>
            <w:rStyle w:val="a9"/>
          </w:rPr>
          <w:t>440052, г. Пенза, ул. Ново-Тамбовская, д.9;</w:t>
        </w:r>
        <w:r w:rsidRPr="006A3CCB">
          <w:rPr>
            <w:u w:val="single"/>
          </w:rPr>
          <w:t xml:space="preserve"> г. Пенза, ул. Суворова, 225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6A3CCB">
          <w:rPr>
            <w:rStyle w:val="a9"/>
          </w:rPr>
          <w:t xml:space="preserve"> Бактериологическая лаборатория</w:t>
        </w:r>
        <w:r w:rsidRPr="006A3CCB">
          <w:rPr>
            <w:u w:val="single"/>
          </w:rPr>
          <w:t xml:space="preserve"> поликлиники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pPr>
        <w:pStyle w:val="a6"/>
      </w:pPr>
      <w:r w:rsidRPr="00A31431">
        <w:t>3. Сведения о рабочем месте:</w:t>
      </w:r>
    </w:p>
    <w:p w:rsidR="00E85DEA" w:rsidRPr="00A31431" w:rsidRDefault="00E85DEA" w:rsidP="0081409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6A3CCB">
          <w:rPr>
            <w:u w:val="single"/>
          </w:rPr>
          <w:t xml:space="preserve"> 11176/006-1А </w:t>
        </w:r>
        <w:r>
          <w:t xml:space="preserve">(11176/006)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6A3CCB">
          <w:rPr>
            <w:rStyle w:val="a9"/>
          </w:rPr>
          <w:t xml:space="preserve"> Фельдшер-лаборант </w:t>
        </w:r>
      </w:fldSimple>
    </w:p>
    <w:p w:rsidR="00E85DEA" w:rsidRPr="00A31431" w:rsidRDefault="00E85DEA" w:rsidP="00814094">
      <w:r w:rsidRPr="00A31431">
        <w:t>3.3. Код по ОК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6A3CCB">
          <w:rPr>
            <w:rStyle w:val="a9"/>
          </w:rPr>
          <w:t xml:space="preserve"> 27330 </w:t>
        </w:r>
      </w:fldSimple>
      <w:r w:rsidRPr="00A31431">
        <w:rPr>
          <w:rStyle w:val="a9"/>
        </w:rPr>
        <w:t> </w:t>
      </w:r>
    </w:p>
    <w:p w:rsidR="00E85DEA" w:rsidRPr="00A31431" w:rsidRDefault="00E85DEA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6A3CC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Погрешность измерения</w:t>
            </w:r>
          </w:p>
        </w:tc>
      </w:tr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2C1682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A31431" w:rsidRDefault="00E85DEA" w:rsidP="0092778A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2C1682" w:rsidRDefault="00E85DEA" w:rsidP="00AD14A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2C1682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E85DEA" w:rsidRPr="00A31431" w:rsidRDefault="00E85DEA" w:rsidP="00AD14A4">
      <w:r w:rsidRPr="002C1682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E85DEA" w:rsidRPr="00A31431" w:rsidRDefault="00E85DEA" w:rsidP="00A907F6">
      <w:pPr>
        <w:pStyle w:val="a6"/>
      </w:pPr>
      <w:r w:rsidRPr="00A31431">
        <w:t>6. Сведения об источнике шума:</w:t>
      </w:r>
    </w:p>
    <w:p w:rsidR="00E85DEA" w:rsidRPr="00A31431" w:rsidRDefault="00E85DEA" w:rsidP="00072388">
      <w:r w:rsidRPr="00A31431">
        <w:t xml:space="preserve"> </w:t>
      </w:r>
      <w:fldSimple w:instr=" DOCVARIABLE &quot;dop_shum&quot; \* MERGEFORMAT " w:fldLock="1">
        <w:r w:rsidRPr="006A3CCB">
          <w:t xml:space="preserve"> ПЭВМ, вытяжная система </w:t>
        </w:r>
      </w:fldSimple>
    </w:p>
    <w:p w:rsidR="00E85DEA" w:rsidRPr="00A31431" w:rsidRDefault="00E85DEA" w:rsidP="007C56B5">
      <w:pPr>
        <w:pStyle w:val="a6"/>
      </w:pPr>
      <w:r w:rsidRPr="00A31431">
        <w:t>7. Стратегия измерения шума на рабочем месте в соответствии с ГОСТ Р ИСО 9612-2013:</w:t>
      </w:r>
    </w:p>
    <w:p w:rsidR="00E85DEA" w:rsidRPr="00A31431" w:rsidRDefault="00E85DEA" w:rsidP="007C56B5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A31431" w:rsidRDefault="00E85DEA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85DEA" w:rsidRPr="00A31431" w:rsidRDefault="00E85DEA" w:rsidP="00A907F6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A3143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Средняя 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Align w:val="center"/>
          </w:tcPr>
          <w:p w:rsidR="00E85DEA" w:rsidRPr="00A31431" w:rsidRDefault="00E85DEA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58.2; 58.5; 58.3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58.3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360</w:t>
            </w:r>
          </w:p>
        </w:tc>
      </w:tr>
    </w:tbl>
    <w:p w:rsidR="00E85DEA" w:rsidRPr="00A31431" w:rsidRDefault="00E85DEA">
      <w:pPr>
        <w:rPr>
          <w:sz w:val="2"/>
          <w:szCs w:val="2"/>
        </w:rPr>
      </w:pPr>
    </w:p>
    <w:p w:rsidR="00E85DEA" w:rsidRPr="00A31431" w:rsidRDefault="00E85DEA" w:rsidP="00FE033F">
      <w:pPr>
        <w:pStyle w:val="a6"/>
      </w:pPr>
      <w:r w:rsidRPr="00A31431">
        <w:t>10. Результат вычисления измеренных величин показателей шума:</w:t>
      </w:r>
    </w:p>
    <w:p w:rsidR="00E85DEA" w:rsidRPr="00A31431" w:rsidRDefault="00E85DEA" w:rsidP="00FE033F">
      <w:pPr>
        <w:pStyle w:val="a6"/>
      </w:pPr>
      <w:fldSimple w:instr=" DOCVARIABLE  shum_result \* MERGEFORMAT " w:fldLock="1">
        <w:r w:rsidRPr="002E5B13">
          <w:rPr>
            <w:b w:val="0"/>
            <w:color w:val="auto"/>
          </w:rPr>
          <w:t>Эквивалентный уровень звука на данном рабочем месте составляет 58.3 дБА со стандартной неопределенностью, равной 1.22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Класс условий труда</w:t>
            </w:r>
          </w:p>
        </w:tc>
      </w:tr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lastRenderedPageBreak/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58.3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A31431" w:rsidRDefault="00E85DEA" w:rsidP="00A907F6">
      <w:pPr>
        <w:pStyle w:val="a6"/>
      </w:pPr>
      <w:r w:rsidRPr="00A31431">
        <w:t>12. Заключение:</w:t>
      </w:r>
    </w:p>
    <w:p w:rsidR="00E85DEA" w:rsidRPr="00A31431" w:rsidRDefault="00E85DEA" w:rsidP="00D76DF8">
      <w:fldSimple w:instr=" DOCVARIABLE att_zakl \* MERGEFORMAT " w:fldLock="1">
        <w:r w:rsidRPr="002E5B13">
          <w:rPr>
            <w:bCs/>
          </w:rPr>
          <w:t>-</w:t>
        </w:r>
        <w:r w:rsidRPr="002E5B13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A31431" w:rsidRDefault="00E85DEA" w:rsidP="00367816">
      <w:pPr>
        <w:spacing w:before="120"/>
        <w:rPr>
          <w:rStyle w:val="a7"/>
        </w:rPr>
      </w:pPr>
      <w:r w:rsidRPr="00A3143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A6338B" w:rsidTr="00A6338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  <w:r w:rsidRPr="00A6338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  <w:r w:rsidRPr="00A6338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AA46ED">
            <w:pPr>
              <w:pStyle w:val="a8"/>
            </w:pPr>
            <w:r w:rsidRPr="00A6338B">
              <w:t>Митяева Ольга Александровна</w:t>
            </w:r>
          </w:p>
        </w:tc>
      </w:tr>
      <w:tr w:rsidR="00E85DEA" w:rsidRPr="00A6338B" w:rsidTr="00A6338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A6338B" w:rsidRDefault="00E85DEA" w:rsidP="00AA46ED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305844">
      <w:pPr>
        <w:rPr>
          <w:b/>
          <w:color w:val="000000"/>
        </w:rPr>
      </w:pPr>
    </w:p>
    <w:p w:rsidR="00E85DEA" w:rsidRPr="00A31431" w:rsidRDefault="00E85DEA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A6338B" w:rsidTr="00A6338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  <w:r w:rsidRPr="00A6338B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A6338B" w:rsidRDefault="00E85DEA" w:rsidP="00305844">
            <w:pPr>
              <w:pStyle w:val="a8"/>
            </w:pPr>
            <w:r w:rsidRPr="00A6338B">
              <w:t>Жиров Константин Валерьевич</w:t>
            </w:r>
          </w:p>
        </w:tc>
      </w:tr>
      <w:tr w:rsidR="00E85DEA" w:rsidRPr="00A6338B" w:rsidTr="00A6338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A6338B" w:rsidRDefault="00E85DEA" w:rsidP="0030584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4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ПОТБ\\ARMv51_files\\8372D67E6DA74B40BFAC5F5B80FEADF6\\Микроклимат.docx"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D77C1" w:rsidRDefault="00E85DEA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4D77C1" w:rsidRDefault="00E85DEA" w:rsidP="00574BF5">
      <w:pPr>
        <w:pStyle w:val="1"/>
      </w:pPr>
    </w:p>
    <w:p w:rsidR="00E85DEA" w:rsidRPr="004D77C1" w:rsidRDefault="00E85DEA" w:rsidP="00367816">
      <w:pPr>
        <w:pStyle w:val="1"/>
      </w:pPr>
      <w:r w:rsidRPr="004D77C1">
        <w:t>ПРОТОКОЛ</w:t>
      </w:r>
      <w:r w:rsidRPr="004D77C1">
        <w:rPr>
          <w:caps/>
        </w:rPr>
        <w:br/>
      </w:r>
      <w:r w:rsidRPr="004D77C1"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D77C1" w:rsidRDefault="00E85DEA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4D77C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М</w:t>
            </w:r>
          </w:p>
        </w:tc>
      </w:tr>
      <w:tr w:rsidR="00E85DEA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D77C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D77C1" w:rsidRDefault="00E85DEA" w:rsidP="00883461">
            <w:pPr>
              <w:pStyle w:val="ad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4D77C1" w:rsidRDefault="00E85DEA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85DEA" w:rsidRPr="004D77C1" w:rsidRDefault="00E85DEA" w:rsidP="00E22B17">
      <w:pPr>
        <w:rPr>
          <w:rStyle w:val="a7"/>
          <w:b w:val="0"/>
        </w:rPr>
      </w:pPr>
      <w:r w:rsidRPr="004D77C1">
        <w:rPr>
          <w:rStyle w:val="a7"/>
        </w:rPr>
        <w:t>1.1 Проведения измерений:</w:t>
      </w:r>
      <w:r w:rsidRPr="004D77C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4D77C1" w:rsidRDefault="00E85DEA" w:rsidP="00E22B17">
      <w:pPr>
        <w:rPr>
          <w:b/>
        </w:rPr>
      </w:pPr>
      <w:r w:rsidRPr="004D77C1">
        <w:rPr>
          <w:rStyle w:val="a7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4D77C1" w:rsidRDefault="00E85DEA" w:rsidP="00801EA0">
      <w:pPr>
        <w:pStyle w:val="a6"/>
      </w:pPr>
      <w:r w:rsidRPr="004D77C1">
        <w:t>2. Сведения о работодателе:</w:t>
      </w:r>
    </w:p>
    <w:p w:rsidR="00E85DEA" w:rsidRPr="004D77C1" w:rsidRDefault="00E85DEA" w:rsidP="00801EA0">
      <w:r w:rsidRPr="004D77C1">
        <w:t>2.1. Наименование работодателя:</w:t>
      </w:r>
      <w:r w:rsidRPr="004D77C1">
        <w:rPr>
          <w:rStyle w:val="a9"/>
        </w:rPr>
        <w:t xml:space="preserve"> </w:t>
      </w:r>
      <w:fldSimple w:instr=" DOCVARIABLE rbtd_name \* MERGEFORMAT " w:fldLock="1">
        <w:r w:rsidRPr="00AE01E5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AE01E5">
          <w:rPr>
            <w:u w:val="single"/>
          </w:rPr>
          <w:t xml:space="preserve">" </w:t>
        </w:r>
      </w:fldSimple>
      <w:r w:rsidRPr="004D77C1">
        <w:rPr>
          <w:rStyle w:val="a9"/>
        </w:rPr>
        <w:t> </w:t>
      </w:r>
    </w:p>
    <w:p w:rsidR="00E85DEA" w:rsidRPr="004D77C1" w:rsidRDefault="00E85DEA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9"/>
        </w:rPr>
        <w:t xml:space="preserve"> </w:t>
      </w:r>
      <w:fldSimple w:instr=" DOCVARIABLE rbtd_adr \* MERGEFORMAT " w:fldLock="1">
        <w:r w:rsidRPr="00AE01E5">
          <w:rPr>
            <w:rStyle w:val="a9"/>
          </w:rPr>
          <w:t xml:space="preserve">440052, г. Пенза, ул. Ново-Тамбовская, д.9; г. Пенза, ул. Суворова, 225 </w:t>
        </w:r>
      </w:fldSimple>
      <w:r w:rsidRPr="004D77C1">
        <w:rPr>
          <w:rStyle w:val="a9"/>
        </w:rPr>
        <w:t> </w:t>
      </w:r>
    </w:p>
    <w:p w:rsidR="00E85DEA" w:rsidRPr="004D77C1" w:rsidRDefault="00E85DEA" w:rsidP="00801EA0">
      <w:r w:rsidRPr="004D77C1">
        <w:t>2.3. Наименование структурного подразделения:</w:t>
      </w:r>
      <w:r w:rsidRPr="004D77C1">
        <w:rPr>
          <w:rStyle w:val="a9"/>
        </w:rPr>
        <w:t xml:space="preserve"> </w:t>
      </w:r>
      <w:fldSimple w:instr=" DOCVARIABLE ceh_info \* MERGEFORMAT " w:fldLock="1">
        <w:r w:rsidRPr="00AE01E5">
          <w:rPr>
            <w:rStyle w:val="a9"/>
          </w:rPr>
          <w:t xml:space="preserve"> Бактериологическая лаборатория</w:t>
        </w:r>
        <w:r w:rsidRPr="00AE01E5">
          <w:rPr>
            <w:u w:val="single"/>
          </w:rPr>
          <w:t xml:space="preserve"> поликлиники</w:t>
        </w:r>
      </w:fldSimple>
      <w:r w:rsidRPr="004D77C1">
        <w:rPr>
          <w:rStyle w:val="a9"/>
        </w:rPr>
        <w:t> </w:t>
      </w:r>
    </w:p>
    <w:p w:rsidR="00E85DEA" w:rsidRPr="004D77C1" w:rsidRDefault="00E85DEA" w:rsidP="00801EA0">
      <w:pPr>
        <w:pStyle w:val="a6"/>
      </w:pPr>
      <w:r w:rsidRPr="004D77C1">
        <w:t>3. Сведения о рабочем месте:</w:t>
      </w:r>
    </w:p>
    <w:p w:rsidR="00E85DEA" w:rsidRPr="004D77C1" w:rsidRDefault="00E85DEA" w:rsidP="00801EA0">
      <w:r w:rsidRPr="004D77C1">
        <w:t>3.1. Номер рабочего места:</w:t>
      </w:r>
      <w:r w:rsidRPr="004D77C1">
        <w:rPr>
          <w:rStyle w:val="a9"/>
        </w:rPr>
        <w:t xml:space="preserve"> </w:t>
      </w:r>
      <w:fldSimple w:instr=" DOCVARIABLE rm_number \* MERGEFORMAT " w:fldLock="1">
        <w:r w:rsidRPr="00AE01E5">
          <w:rPr>
            <w:u w:val="single"/>
          </w:rPr>
          <w:t xml:space="preserve"> 11176/006-1А </w:t>
        </w:r>
        <w:r>
          <w:t xml:space="preserve">(11176/006) </w:t>
        </w:r>
      </w:fldSimple>
      <w:r w:rsidRPr="004D77C1">
        <w:rPr>
          <w:rStyle w:val="a9"/>
        </w:rPr>
        <w:t> </w:t>
      </w:r>
    </w:p>
    <w:p w:rsidR="00E85DEA" w:rsidRPr="004D77C1" w:rsidRDefault="00E85DEA" w:rsidP="00801EA0">
      <w:r w:rsidRPr="004D77C1">
        <w:t>3.2. Наименование рабочего места:</w:t>
      </w:r>
      <w:r w:rsidRPr="004D77C1">
        <w:rPr>
          <w:rStyle w:val="a9"/>
        </w:rPr>
        <w:t xml:space="preserve"> </w:t>
      </w:r>
      <w:fldSimple w:instr=" DOCVARIABLE rm_name \* MERGEFORMAT " w:fldLock="1">
        <w:r w:rsidRPr="00AE01E5">
          <w:rPr>
            <w:rStyle w:val="a9"/>
          </w:rPr>
          <w:t xml:space="preserve"> Фельдшер-лаборант </w:t>
        </w:r>
      </w:fldSimple>
    </w:p>
    <w:p w:rsidR="00E85DEA" w:rsidRPr="004D77C1" w:rsidRDefault="00E85DEA" w:rsidP="00801EA0">
      <w:r w:rsidRPr="004D77C1">
        <w:t>3.3. Код по ОК 016-94:</w:t>
      </w:r>
      <w:r w:rsidRPr="004D77C1">
        <w:rPr>
          <w:rStyle w:val="a9"/>
        </w:rPr>
        <w:t xml:space="preserve"> </w:t>
      </w:r>
      <w:fldSimple w:instr=" DOCVARIABLE codeok \* MERGEFORMAT " w:fldLock="1">
        <w:r w:rsidRPr="00AE01E5">
          <w:rPr>
            <w:rStyle w:val="a9"/>
          </w:rPr>
          <w:t xml:space="preserve"> 27330 </w:t>
        </w:r>
      </w:fldSimple>
      <w:r w:rsidRPr="004D77C1">
        <w:rPr>
          <w:rStyle w:val="a9"/>
        </w:rPr>
        <w:t> </w:t>
      </w:r>
    </w:p>
    <w:p w:rsidR="00E85DEA" w:rsidRPr="004D77C1" w:rsidRDefault="00E85DEA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 w:fldLock="1">
        <w:r w:rsidRPr="00AE01E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D77C1" w:rsidTr="00C9085E">
        <w:trPr>
          <w:jc w:val="center"/>
        </w:trPr>
        <w:tc>
          <w:tcPr>
            <w:tcW w:w="4678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D77C1" w:rsidRDefault="00E85DEA" w:rsidP="00E22B17">
            <w:pPr>
              <w:pStyle w:val="a8"/>
            </w:pPr>
            <w:r w:rsidRPr="004D77C1">
              <w:t>Погрешность измерения</w:t>
            </w:r>
          </w:p>
        </w:tc>
      </w:tr>
      <w:tr w:rsidR="00E85DEA" w:rsidRPr="004D77C1" w:rsidTr="00C9085E">
        <w:trPr>
          <w:jc w:val="center"/>
        </w:trPr>
        <w:tc>
          <w:tcPr>
            <w:tcW w:w="4678" w:type="dxa"/>
            <w:vAlign w:val="center"/>
          </w:tcPr>
          <w:p w:rsidR="00E85DEA" w:rsidRPr="004D77C1" w:rsidRDefault="00E85DEA" w:rsidP="00553FDF">
            <w:pPr>
              <w:pStyle w:val="a8"/>
              <w:jc w:val="left"/>
            </w:pPr>
            <w:r>
              <w:t>Радиометр неселективный Аргус-03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E22B17">
            <w:pPr>
              <w:pStyle w:val="a8"/>
            </w:pPr>
            <w:r>
              <w:t>262</w:t>
            </w:r>
          </w:p>
        </w:tc>
        <w:tc>
          <w:tcPr>
            <w:tcW w:w="1560" w:type="dxa"/>
            <w:vAlign w:val="center"/>
          </w:tcPr>
          <w:p w:rsidR="00E85DEA" w:rsidRPr="004D77C1" w:rsidRDefault="00E85DEA" w:rsidP="00E22B17">
            <w:pPr>
              <w:pStyle w:val="a8"/>
            </w:pPr>
            <w:r>
              <w:t>СП 1743275</w:t>
            </w:r>
          </w:p>
        </w:tc>
        <w:tc>
          <w:tcPr>
            <w:tcW w:w="1544" w:type="dxa"/>
            <w:vAlign w:val="center"/>
          </w:tcPr>
          <w:p w:rsidR="00E85DEA" w:rsidRPr="004D77C1" w:rsidRDefault="00E85DEA" w:rsidP="00E22B17">
            <w:pPr>
              <w:pStyle w:val="a8"/>
            </w:pPr>
            <w:r>
              <w:t>08.08.2018</w:t>
            </w:r>
          </w:p>
        </w:tc>
        <w:tc>
          <w:tcPr>
            <w:tcW w:w="1413" w:type="dxa"/>
            <w:vAlign w:val="center"/>
          </w:tcPr>
          <w:p w:rsidR="00E85DEA" w:rsidRPr="004D77C1" w:rsidRDefault="00E85DEA" w:rsidP="00E22B17">
            <w:pPr>
              <w:pStyle w:val="a8"/>
            </w:pPr>
            <w:r>
              <w:t>±6%</w:t>
            </w:r>
          </w:p>
        </w:tc>
      </w:tr>
      <w:tr w:rsidR="00E85DEA" w:rsidRPr="004D77C1" w:rsidTr="00C9085E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553FDF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E85DEA" w:rsidRDefault="00E85DEA" w:rsidP="00E22B17">
            <w:pPr>
              <w:pStyle w:val="a8"/>
            </w:pPr>
            <w:r>
              <w:t>32312</w:t>
            </w:r>
          </w:p>
        </w:tc>
        <w:tc>
          <w:tcPr>
            <w:tcW w:w="1560" w:type="dxa"/>
            <w:vAlign w:val="center"/>
          </w:tcPr>
          <w:p w:rsidR="00E85DEA" w:rsidRDefault="00E85DEA" w:rsidP="00E22B17">
            <w:pPr>
              <w:pStyle w:val="a8"/>
            </w:pPr>
            <w:r>
              <w:t>СП 1604130</w:t>
            </w:r>
          </w:p>
        </w:tc>
        <w:tc>
          <w:tcPr>
            <w:tcW w:w="1544" w:type="dxa"/>
            <w:vAlign w:val="center"/>
          </w:tcPr>
          <w:p w:rsidR="00E85DEA" w:rsidRDefault="00E85DEA" w:rsidP="00E22B17">
            <w:pPr>
              <w:pStyle w:val="a8"/>
            </w:pPr>
            <w:r>
              <w:t>27.02.2019</w:t>
            </w:r>
          </w:p>
        </w:tc>
        <w:tc>
          <w:tcPr>
            <w:tcW w:w="1413" w:type="dxa"/>
            <w:vAlign w:val="center"/>
          </w:tcPr>
          <w:p w:rsidR="00E85DEA" w:rsidRDefault="00E85DEA" w:rsidP="00E22B17">
            <w:pPr>
              <w:pStyle w:val="a8"/>
            </w:pPr>
            <w:r>
              <w:t>для температуры (±2°С); для  относительной влажности (±3%); для скорости воздушного потока: - в диапазоне от 0,1 до 1м/с (±(0,05+0,05V))м/с; - в диапазоне св.1 до 20м/с (±(0,1+0,05V))м/с; для давления воздуха (±0,13кПа (±1мм.рт.ст))</w:t>
            </w:r>
          </w:p>
        </w:tc>
      </w:tr>
    </w:tbl>
    <w:p w:rsidR="00E85DEA" w:rsidRPr="004D77C1" w:rsidRDefault="00E85DEA" w:rsidP="0092778A">
      <w:pPr>
        <w:pStyle w:val="a6"/>
      </w:pPr>
      <w:r w:rsidRPr="004D77C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53FDF" w:rsidRDefault="00E85DEA" w:rsidP="00AD14A4">
      <w:r w:rsidRPr="004D77C1">
        <w:fldChar w:fldCharType="begin" w:fldLock="1"/>
      </w:r>
      <w:r w:rsidRPr="004D77C1">
        <w:instrText xml:space="preserve"> DOCVARIABLE izm_nd_new \* MERGEFORMAT </w:instrText>
      </w:r>
      <w:r w:rsidRPr="004D77C1">
        <w:fldChar w:fldCharType="separate"/>
      </w:r>
      <w:r w:rsidRPr="00553FDF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E85DEA" w:rsidRPr="004D77C1" w:rsidRDefault="00E85DEA" w:rsidP="00AD14A4">
      <w:r w:rsidRPr="00553FDF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4D77C1">
        <w:fldChar w:fldCharType="end"/>
      </w:r>
    </w:p>
    <w:p w:rsidR="00E85DEA" w:rsidRPr="004D77C1" w:rsidRDefault="00E85DEA" w:rsidP="00D57B4C">
      <w:pPr>
        <w:pStyle w:val="a6"/>
      </w:pPr>
      <w:r w:rsidRPr="004D77C1">
        <w:lastRenderedPageBreak/>
        <w:t>6. Фактические и нормативные значения измеряемых параметров: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1276"/>
        <w:gridCol w:w="1417"/>
        <w:gridCol w:w="1134"/>
        <w:gridCol w:w="1394"/>
      </w:tblGrid>
      <w:tr w:rsidR="00E85DEA" w:rsidRPr="004D77C1" w:rsidTr="002B550C">
        <w:trPr>
          <w:tblHeader/>
          <w:jc w:val="center"/>
        </w:trPr>
        <w:tc>
          <w:tcPr>
            <w:tcW w:w="3119" w:type="dxa"/>
            <w:vAlign w:val="center"/>
          </w:tcPr>
          <w:p w:rsidR="00E85DEA" w:rsidRPr="004D77C1" w:rsidRDefault="00E85DEA" w:rsidP="005C0A9A">
            <w:pPr>
              <w:pStyle w:val="a8"/>
              <w:jc w:val="left"/>
            </w:pPr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E85DEA" w:rsidRPr="004D77C1" w:rsidRDefault="00E85DEA" w:rsidP="004A3174">
            <w:pPr>
              <w:pStyle w:val="a8"/>
            </w:pPr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E85DEA" w:rsidRPr="004D77C1" w:rsidRDefault="00E85DEA" w:rsidP="00883461">
            <w:pPr>
              <w:pStyle w:val="a8"/>
            </w:pPr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E85DEA" w:rsidRPr="004D77C1" w:rsidRDefault="00E85DEA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r w:rsidRPr="004D77C1">
              <w:t>Время пребывания, %</w:t>
            </w: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E85DEA" w:rsidRPr="004D77C1" w:rsidRDefault="00E85DEA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Категория - Iб</w:t>
            </w:r>
          </w:p>
        </w:tc>
        <w:tc>
          <w:tcPr>
            <w:tcW w:w="1134" w:type="dxa"/>
            <w:vAlign w:val="center"/>
          </w:tcPr>
          <w:p w:rsidR="00E85DEA" w:rsidRPr="00DA2166" w:rsidRDefault="00E85DEA" w:rsidP="00883461">
            <w:pPr>
              <w:pStyle w:val="a8"/>
              <w:rPr>
                <w:b/>
              </w:rPr>
            </w:pPr>
            <w:r w:rsidRPr="00DA2166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Pr="002B550C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E85DEA" w:rsidRPr="004D77C1" w:rsidRDefault="00E85DEA" w:rsidP="004A3174">
            <w:pPr>
              <w:pStyle w:val="a8"/>
            </w:pPr>
            <w:r>
              <w:t>23.7; 23.0; 23.4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23.4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  <w:r>
              <w:t>43.1; 43.4; 43.8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  <w:r>
              <w:t>29.4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29.4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2B550C" w:rsidRDefault="00E85DEA" w:rsidP="005C0A9A">
            <w:pPr>
              <w:pStyle w:val="a8"/>
              <w:jc w:val="left"/>
            </w:pPr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  <w:r>
              <w:t>122.7</w:t>
            </w:r>
          </w:p>
        </w:tc>
        <w:tc>
          <w:tcPr>
            <w:tcW w:w="1276" w:type="dxa"/>
            <w:vAlign w:val="center"/>
          </w:tcPr>
          <w:p w:rsidR="00E85DEA" w:rsidRPr="004D77C1" w:rsidRDefault="00E85DEA" w:rsidP="00883461">
            <w:pPr>
              <w:pStyle w:val="a8"/>
            </w:pPr>
            <w:r>
              <w:t>122.7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E85DEA" w:rsidRPr="004D77C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4D77C1" w:rsidTr="004A3174">
        <w:trPr>
          <w:jc w:val="center"/>
        </w:trPr>
        <w:tc>
          <w:tcPr>
            <w:tcW w:w="3119" w:type="dxa"/>
            <w:vAlign w:val="center"/>
          </w:tcPr>
          <w:p w:rsidR="00E85DEA" w:rsidRPr="00DA2166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Суммарная экспозиционная доза теплового облучения, Вт ч:</w:t>
            </w:r>
          </w:p>
        </w:tc>
        <w:tc>
          <w:tcPr>
            <w:tcW w:w="2126" w:type="dxa"/>
            <w:vAlign w:val="center"/>
          </w:tcPr>
          <w:p w:rsidR="00E85DEA" w:rsidRDefault="00E85DEA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E85DEA" w:rsidRDefault="00E85DEA" w:rsidP="00883461">
            <w:pPr>
              <w:pStyle w:val="a8"/>
            </w:pPr>
            <w:r>
              <w:t>122.7</w:t>
            </w:r>
          </w:p>
        </w:tc>
        <w:tc>
          <w:tcPr>
            <w:tcW w:w="1417" w:type="dxa"/>
            <w:vAlign w:val="center"/>
          </w:tcPr>
          <w:p w:rsidR="00E85DEA" w:rsidRDefault="00E85DEA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4D77C1" w:rsidRDefault="00E85DEA" w:rsidP="00367816"/>
    <w:p w:rsidR="00E85DEA" w:rsidRPr="004D77C1" w:rsidRDefault="00E85DEA" w:rsidP="00D76DF8">
      <w:r w:rsidRPr="004D77C1">
        <w:rPr>
          <w:rStyle w:val="a7"/>
        </w:rPr>
        <w:t>7. Заключение:</w:t>
      </w:r>
      <w:r w:rsidRPr="004D77C1">
        <w:rPr>
          <w:rStyle w:val="a7"/>
        </w:rPr>
        <w:br/>
      </w:r>
      <w:fldSimple w:instr=" DOCVARIABLE att_zakl \* MERGEFORMAT " w:fldLock="1">
        <w:r w:rsidRPr="00DA2166">
          <w:rPr>
            <w:bCs/>
          </w:rPr>
          <w:t>-</w:t>
        </w:r>
        <w:r w:rsidRPr="00DA2166">
          <w:t xml:space="preserve"> фактический уровень вредного фактора соответствует гигиеническим нормативам;</w:t>
        </w:r>
      </w:fldSimple>
      <w:r w:rsidRPr="004D77C1">
        <w:br/>
        <w:t xml:space="preserve">- класс условий труда - </w:t>
      </w:r>
      <w:fldSimple w:instr=" DOCVARIABLE class \* MERGEFORMAT " w:fldLock="1">
        <w:r>
          <w:t>2</w:t>
        </w:r>
      </w:fldSimple>
    </w:p>
    <w:p w:rsidR="00E85DEA" w:rsidRPr="004D77C1" w:rsidRDefault="00E85DEA" w:rsidP="00367816">
      <w:pPr>
        <w:spacing w:before="120"/>
        <w:rPr>
          <w:rStyle w:val="a7"/>
        </w:rPr>
      </w:pPr>
      <w:r w:rsidRPr="004D77C1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3B6DE9" w:rsidTr="003B6DE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  <w:r w:rsidRPr="003B6DE9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  <w:r w:rsidRPr="003B6DE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AA46ED">
            <w:pPr>
              <w:pStyle w:val="a8"/>
            </w:pPr>
            <w:r w:rsidRPr="003B6DE9">
              <w:t>Митяева Ольга Александровна</w:t>
            </w:r>
          </w:p>
        </w:tc>
      </w:tr>
      <w:tr w:rsidR="00E85DEA" w:rsidRPr="003B6DE9" w:rsidTr="003B6DE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3B6DE9" w:rsidRDefault="00E85DEA" w:rsidP="00AA46ED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(Ф.И.О.)</w:t>
            </w:r>
          </w:p>
        </w:tc>
      </w:tr>
    </w:tbl>
    <w:p w:rsidR="00E85DEA" w:rsidRPr="004D77C1" w:rsidRDefault="00E85DEA" w:rsidP="00830D59">
      <w:pPr>
        <w:spacing w:before="120"/>
      </w:pPr>
    </w:p>
    <w:p w:rsidR="00E85DEA" w:rsidRPr="004D77C1" w:rsidRDefault="00E85DEA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3B6DE9" w:rsidTr="003B6DE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  <w:r w:rsidRPr="003B6DE9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3B6DE9" w:rsidRDefault="00E85DEA" w:rsidP="00E22B17">
            <w:pPr>
              <w:pStyle w:val="a8"/>
            </w:pPr>
            <w:r w:rsidRPr="003B6DE9">
              <w:t>Жиров Константин Валерьевич</w:t>
            </w:r>
          </w:p>
        </w:tc>
      </w:tr>
      <w:tr w:rsidR="00E85DEA" w:rsidRPr="003B6DE9" w:rsidTr="003B6DE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3B6DE9" w:rsidRDefault="00E85DEA" w:rsidP="00E22B17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(Ф.И.О.)</w:t>
            </w:r>
          </w:p>
        </w:tc>
      </w:tr>
    </w:tbl>
    <w:p w:rsidR="00E85DEA" w:rsidRPr="004D77C1" w:rsidRDefault="00E85DEA" w:rsidP="00830D5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50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6842F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6842F3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6842F3">
          <w:rPr>
            <w:rStyle w:val="a9"/>
          </w:rPr>
          <w:t>440052, г. Пенза, ул. Ново-Тамбовская, д.9;</w:t>
        </w:r>
        <w:r w:rsidRPr="006842F3">
          <w:rPr>
            <w:u w:val="single"/>
          </w:rPr>
          <w:t xml:space="preserve"> г. Пенза, ул. Суворова, 225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6842F3">
          <w:rPr>
            <w:rStyle w:val="a9"/>
          </w:rPr>
          <w:t xml:space="preserve"> Бактериологическая лаборатория</w:t>
        </w:r>
        <w:r w:rsidRPr="006842F3">
          <w:rPr>
            <w:u w:val="single"/>
          </w:rPr>
          <w:t xml:space="preserve"> поликлиники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6842F3">
          <w:rPr>
            <w:u w:val="single"/>
          </w:rPr>
          <w:t xml:space="preserve"> 11176/006-1А </w:t>
        </w:r>
        <w:r>
          <w:t xml:space="preserve">(11176/006)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6842F3">
          <w:rPr>
            <w:rStyle w:val="a9"/>
          </w:rPr>
          <w:t xml:space="preserve"> Фельдшер-лаборант </w:t>
        </w:r>
      </w:fldSimple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6842F3">
          <w:rPr>
            <w:rStyle w:val="a9"/>
          </w:rPr>
          <w:t xml:space="preserve"> 27330 </w:t>
        </w:r>
      </w:fldSimple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6842F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1C708F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1C708F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1C708F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E85DEA" w:rsidRPr="001D5852" w:rsidRDefault="00E85DEA" w:rsidP="00AD14A4">
      <w:r w:rsidRPr="001C708F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3A2BEA">
            <w:pPr>
              <w:pStyle w:val="a8"/>
            </w:pPr>
            <w:r>
              <w:t>Лаборатория (ПЭВМ)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3A2BEA">
            <w:pPr>
              <w:pStyle w:val="a8"/>
            </w:pPr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</w:tbl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35413B" w:rsidRDefault="00E85DEA" w:rsidP="003A2BE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 (ПЭВМ)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35413B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  <w:r w:rsidRPr="0035413B">
              <w:rPr>
                <w:b/>
              </w:rPr>
              <w:t>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35413B" w:rsidRDefault="00E85DEA" w:rsidP="005C0A9A">
            <w:pPr>
              <w:pStyle w:val="a8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t>532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35413B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02FB4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102FB4" w:rsidRDefault="00E85DEA" w:rsidP="00883461">
            <w:pPr>
              <w:pStyle w:val="a8"/>
              <w:rPr>
                <w:b/>
              </w:rPr>
            </w:pPr>
            <w:r w:rsidRPr="00102FB4">
              <w:rPr>
                <w:b/>
              </w:rPr>
              <w:t>80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02FB4" w:rsidRDefault="00E85DEA" w:rsidP="005C0A9A">
            <w:pPr>
              <w:pStyle w:val="a8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lastRenderedPageBreak/>
              <w:t>530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E85DEA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102FB4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102FB4">
          <w:rPr>
            <w:bCs/>
          </w:rPr>
          <w:t>-</w:t>
        </w:r>
        <w:r w:rsidRPr="00102FB4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356CD" w:rsidTr="005356C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  <w:r w:rsidRPr="005356C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  <w:r w:rsidRPr="005356C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AA46ED">
            <w:pPr>
              <w:pStyle w:val="a8"/>
            </w:pPr>
            <w:r w:rsidRPr="005356CD">
              <w:t>Митяева Ольга Александровна</w:t>
            </w:r>
          </w:p>
        </w:tc>
      </w:tr>
      <w:tr w:rsidR="00E85DEA" w:rsidRPr="005356CD" w:rsidTr="005356C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356CD" w:rsidRDefault="00E85DEA" w:rsidP="00AA46ED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356CD" w:rsidTr="005356C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  <w:r w:rsidRPr="005356C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356CD" w:rsidRDefault="00E85DEA" w:rsidP="00250DF5">
            <w:pPr>
              <w:pStyle w:val="a8"/>
            </w:pPr>
            <w:r w:rsidRPr="005356CD">
              <w:t>Жиров Константин Валерьевич</w:t>
            </w:r>
          </w:p>
        </w:tc>
      </w:tr>
      <w:tr w:rsidR="00E85DEA" w:rsidRPr="005356CD" w:rsidTr="005356C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356CD" w:rsidRDefault="00E85DEA" w:rsidP="00250DF5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51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ТЖ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2E378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2E3783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2E3783">
          <w:rPr>
            <w:rStyle w:val="a9"/>
          </w:rPr>
          <w:t>440052, г. Пенза, ул. Ново-Тамбовская, д.9;</w:t>
        </w:r>
        <w:r w:rsidRPr="002E3783">
          <w:rPr>
            <w:u w:val="single"/>
          </w:rPr>
          <w:t xml:space="preserve"> г. Пенза, ул. Суворова, 225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2E3783">
          <w:rPr>
            <w:rStyle w:val="a9"/>
          </w:rPr>
          <w:t xml:space="preserve"> Бактериологическая лаборатория</w:t>
        </w:r>
        <w:r w:rsidRPr="002E3783">
          <w:rPr>
            <w:u w:val="single"/>
          </w:rPr>
          <w:t xml:space="preserve"> поликлиники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2E3783">
          <w:rPr>
            <w:u w:val="single"/>
          </w:rPr>
          <w:t xml:space="preserve"> 11176/006-1А </w:t>
        </w:r>
        <w:r>
          <w:t xml:space="preserve">(11176/006)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2E3783">
          <w:rPr>
            <w:rStyle w:val="a9"/>
          </w:rPr>
          <w:t xml:space="preserve"> Фельдшер-лаборант </w:t>
        </w:r>
      </w:fldSimple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2E3783">
          <w:rPr>
            <w:rStyle w:val="a9"/>
          </w:rPr>
          <w:t xml:space="preserve"> 27330 </w:t>
        </w:r>
      </w:fldSimple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2E378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CC5DE5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CC5DE5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CC5DE5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6E3E71" w:rsidRDefault="00E85DEA" w:rsidP="005859B9">
      <w:pPr>
        <w:pStyle w:val="a6"/>
      </w:pPr>
      <w:r w:rsidRPr="006E3E71">
        <w:lastRenderedPageBreak/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2E3783">
          <w:t xml:space="preserve"> Проведение бактериологических исследования, оформление результатов исследований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44194C">
          <w:rPr>
            <w:bCs/>
          </w:rPr>
          <w:t>-</w:t>
        </w:r>
        <w:r w:rsidRPr="0044194C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05204" w:rsidTr="00505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  <w:r w:rsidRPr="00505204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  <w:r w:rsidRPr="0050520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46ED">
            <w:pPr>
              <w:pStyle w:val="a8"/>
            </w:pPr>
            <w:r w:rsidRPr="00505204">
              <w:t>Митяева Ольга Александровна</w:t>
            </w:r>
          </w:p>
        </w:tc>
      </w:tr>
      <w:tr w:rsidR="00E85DEA" w:rsidRPr="00505204" w:rsidTr="0050520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05204" w:rsidRDefault="00E85DEA" w:rsidP="00AA46ED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05204" w:rsidTr="00505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  <w:r w:rsidRPr="00505204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05204" w:rsidRDefault="00E85DEA" w:rsidP="00AA76D8">
            <w:pPr>
              <w:pStyle w:val="a8"/>
            </w:pPr>
            <w:r w:rsidRPr="00505204">
              <w:t>Жиров Константин Валерьевич</w:t>
            </w:r>
          </w:p>
        </w:tc>
      </w:tr>
      <w:tr w:rsidR="00E85DEA" w:rsidRPr="00505204" w:rsidTr="0050520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05204" w:rsidRDefault="00E85DEA" w:rsidP="00AA76D8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52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5C43EF" w:rsidRDefault="00E85DEA" w:rsidP="00794E17">
      <w:pPr>
        <w:pStyle w:val="1"/>
      </w:pPr>
    </w:p>
    <w:p w:rsidR="00E85DEA" w:rsidRPr="005C43EF" w:rsidRDefault="00E85DEA" w:rsidP="00367816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5C43EF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Н</w:t>
            </w:r>
          </w:p>
        </w:tc>
      </w:tr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883461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704BFB" w:rsidRDefault="00E85DEA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E85DEA" w:rsidRPr="00704BFB" w:rsidRDefault="00E85DEA" w:rsidP="005C43EF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704BFB" w:rsidRDefault="00E85DEA" w:rsidP="005C43EF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5C43EF" w:rsidRDefault="00E85DEA" w:rsidP="00F17946">
      <w:pPr>
        <w:pStyle w:val="a6"/>
      </w:pPr>
      <w:r w:rsidRPr="005C43EF">
        <w:t>2. Сведения о работодателе:</w:t>
      </w:r>
    </w:p>
    <w:p w:rsidR="00E85DEA" w:rsidRPr="005C43EF" w:rsidRDefault="00E85DEA" w:rsidP="00F17946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70265C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70265C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70265C">
          <w:rPr>
            <w:rStyle w:val="a9"/>
          </w:rPr>
          <w:t>440052, г. Пенза, ул. Ново-Тамбовская, д.9;</w:t>
        </w:r>
        <w:r w:rsidRPr="0070265C">
          <w:rPr>
            <w:u w:val="single"/>
          </w:rPr>
          <w:t xml:space="preserve"> г. Пенза, ул. Суворова, 225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70265C">
          <w:rPr>
            <w:rStyle w:val="a9"/>
          </w:rPr>
          <w:t xml:space="preserve"> Бактериологическая лаборатория</w:t>
        </w:r>
        <w:r w:rsidRPr="0070265C">
          <w:rPr>
            <w:u w:val="single"/>
          </w:rPr>
          <w:t xml:space="preserve"> поликлиники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pPr>
        <w:pStyle w:val="a6"/>
      </w:pPr>
      <w:r w:rsidRPr="005C43EF">
        <w:t>3. Сведения о рабочем месте:</w:t>
      </w:r>
    </w:p>
    <w:p w:rsidR="00E85DEA" w:rsidRPr="005C43EF" w:rsidRDefault="00E85DEA" w:rsidP="00F17946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70265C">
          <w:rPr>
            <w:u w:val="single"/>
          </w:rPr>
          <w:t xml:space="preserve"> 11176/006-1А </w:t>
        </w:r>
        <w:r>
          <w:t xml:space="preserve">(11176/006)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70265C">
          <w:rPr>
            <w:rStyle w:val="a9"/>
          </w:rPr>
          <w:t xml:space="preserve"> Фельдшер-лаборант </w:t>
        </w:r>
      </w:fldSimple>
    </w:p>
    <w:p w:rsidR="00E85DEA" w:rsidRPr="005C43EF" w:rsidRDefault="00E85DEA" w:rsidP="00F17946">
      <w:r w:rsidRPr="005C43EF">
        <w:t>3.3. Код по ОК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70265C">
          <w:rPr>
            <w:rStyle w:val="a9"/>
          </w:rPr>
          <w:t xml:space="preserve"> 27330 </w:t>
        </w:r>
      </w:fldSimple>
      <w:r w:rsidRPr="005C43EF">
        <w:rPr>
          <w:rStyle w:val="a9"/>
        </w:rPr>
        <w:t> </w:t>
      </w:r>
    </w:p>
    <w:p w:rsidR="00E85DEA" w:rsidRPr="004F614B" w:rsidRDefault="00E85DEA" w:rsidP="005C43EF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70265C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Погрешность измерения</w:t>
            </w:r>
          </w:p>
        </w:tc>
      </w:tr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013F97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</w:tbl>
    <w:p w:rsidR="00E85DEA" w:rsidRPr="005C43EF" w:rsidRDefault="00E85DEA" w:rsidP="0092778A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C43EF" w:rsidRDefault="00E85DEA" w:rsidP="00AD14A4">
      <w:fldSimple w:instr=" DOCVARIABLE izm_nd_new \* MERGEFORMAT " w:fldLock="1">
        <w:r w:rsidRPr="00013F97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5C43EF" w:rsidRDefault="00E85DEA" w:rsidP="005859B9">
      <w:pPr>
        <w:pStyle w:val="a6"/>
      </w:pPr>
      <w:r w:rsidRPr="005C43EF">
        <w:t xml:space="preserve">6. Краткое описание выполняемой работы: </w:t>
      </w:r>
    </w:p>
    <w:p w:rsidR="00E85DEA" w:rsidRPr="005C43EF" w:rsidRDefault="00E85DEA" w:rsidP="005859B9">
      <w:fldSimple w:instr=" DOCVARIABLE operac \* MERGEFORMAT " w:fldLock="1">
        <w:r w:rsidRPr="0070265C">
          <w:t xml:space="preserve"> Проведение бактериологических исследования, оформление результатов исследований </w:t>
        </w:r>
      </w:fldSimple>
    </w:p>
    <w:p w:rsidR="00E85DEA" w:rsidRPr="005C43EF" w:rsidRDefault="00E85DEA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E85DEA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Показатели напряженности</w:t>
            </w:r>
          </w:p>
          <w:p w:rsidR="00E85DEA" w:rsidRPr="005C43EF" w:rsidRDefault="00E85DEA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Класс условий труда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20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неделю), </w:t>
            </w:r>
            <w:r w:rsidRPr="005C43EF">
              <w:lastRenderedPageBreak/>
              <w:t>час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lastRenderedPageBreak/>
              <w:t>4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</w:tbl>
    <w:p w:rsidR="00E85DEA" w:rsidRPr="005C43EF" w:rsidRDefault="00E85DEA" w:rsidP="00D76DF8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9661B4">
          <w:rPr>
            <w:bCs/>
          </w:rPr>
          <w:t>-</w:t>
        </w:r>
        <w:r w:rsidRPr="009661B4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E85DEA" w:rsidRPr="005C43EF" w:rsidRDefault="00E85DEA" w:rsidP="00BF498E">
      <w:pPr>
        <w:rPr>
          <w:rStyle w:val="a7"/>
        </w:rPr>
      </w:pPr>
      <w:r w:rsidRPr="005C43EF">
        <w:rPr>
          <w:rStyle w:val="a7"/>
        </w:rPr>
        <w:t>9. 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74593" w:rsidTr="0017459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  <w:r w:rsidRPr="0017459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  <w:r w:rsidRPr="0017459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AA46ED">
            <w:pPr>
              <w:pStyle w:val="a8"/>
            </w:pPr>
            <w:r w:rsidRPr="00174593">
              <w:t>Митяева Ольга Александровна</w:t>
            </w:r>
          </w:p>
        </w:tc>
      </w:tr>
      <w:tr w:rsidR="00E85DEA" w:rsidRPr="00174593" w:rsidTr="0017459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74593" w:rsidRDefault="00E85DEA" w:rsidP="00AA46ED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(Ф.И.О.)</w:t>
            </w:r>
          </w:p>
        </w:tc>
      </w:tr>
    </w:tbl>
    <w:p w:rsidR="00E85DEA" w:rsidRDefault="00E85DEA" w:rsidP="00F31233">
      <w:pPr>
        <w:spacing w:before="120"/>
      </w:pPr>
    </w:p>
    <w:p w:rsidR="00E85DEA" w:rsidRPr="003E2F4E" w:rsidRDefault="00E85DEA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74593" w:rsidTr="0017459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  <w:r w:rsidRPr="00174593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74593" w:rsidRDefault="00E85DEA" w:rsidP="005C43EF">
            <w:pPr>
              <w:pStyle w:val="a8"/>
            </w:pPr>
            <w:r w:rsidRPr="00174593">
              <w:t>Жиров Константин Валерьевич</w:t>
            </w:r>
          </w:p>
        </w:tc>
      </w:tr>
      <w:tr w:rsidR="00E85DEA" w:rsidRPr="00174593" w:rsidTr="0017459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74593" w:rsidRDefault="00E85DEA" w:rsidP="005C43EF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(Ф.И.О.)</w:t>
            </w:r>
          </w:p>
        </w:tc>
      </w:tr>
    </w:tbl>
    <w:p w:rsidR="00E85DEA" w:rsidRPr="005C43EF" w:rsidRDefault="00E85DEA" w:rsidP="005C43EF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53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ПОТБ\\ARMv51_files\\AA7FAFA7EA1E47EC8323C6832D8ADC31\\Карта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fldSimple w:instr=" DOCVARIABLE rm_number \* MERGEFORMAT " w:fldLock="1">
        <w:r w:rsidRPr="00D37FE9">
          <w:rPr>
            <w:b w:val="0"/>
          </w:rPr>
          <w:t xml:space="preserve"> 11176/007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Кассир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23369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D37FE9">
          <w:rPr>
            <w:rStyle w:val="a9"/>
          </w:rPr>
          <w:t xml:space="preserve"> Отделение платных</w:t>
        </w:r>
        <w:r w:rsidRPr="00D37FE9">
          <w:rPr>
            <w:u w:val="single"/>
          </w:rPr>
          <w:t xml:space="preserve"> медицинских услуг</w:t>
        </w:r>
      </w:fldSimple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D37FE9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D37FE9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017-768-782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D37FE9">
          <w:rPr>
            <w:rStyle w:val="a9"/>
          </w:rPr>
          <w:t xml:space="preserve"> ПЭВМ,</w:t>
        </w:r>
        <w:r w:rsidRPr="00D37FE9">
          <w:rPr>
            <w:u w:val="single"/>
          </w:rPr>
          <w:t xml:space="preserve"> кассовый аппарат Орион </w:t>
        </w:r>
      </w:fldSimple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D37FE9">
          <w:rPr>
            <w:rStyle w:val="a9"/>
          </w:rPr>
          <w:t xml:space="preserve"> Отсутствуют 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BF1ED1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BF1ED1">
          <w:rPr>
            <w:i/>
            <w:u w:val="single"/>
          </w:rPr>
          <w:tab/>
          <w:t>   </w:t>
        </w:r>
        <w:r w:rsidRPr="00BF1ED1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BF1ED1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D37FE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D37FE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F263B0" w:rsidTr="00F263B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  <w:r w:rsidRPr="00F263B0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  <w:r w:rsidRPr="00F263B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F263B0" w:rsidTr="00F263B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F263B0" w:rsidRDefault="00E85DEA" w:rsidP="003C5C39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F263B0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F263B0" w:rsidRDefault="00E85DEA" w:rsidP="00EF07A3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F263B0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F263B0" w:rsidRDefault="00E85DEA" w:rsidP="00EF07A3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F263B0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F263B0" w:rsidRDefault="00E85DEA" w:rsidP="00EF07A3">
            <w:pPr>
              <w:pStyle w:val="a8"/>
              <w:rPr>
                <w:vertAlign w:val="superscript"/>
              </w:rPr>
            </w:pPr>
            <w:r w:rsidRPr="00F263B0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D37FE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Мичурина Раиса Викторовна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D37FE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D37FE9" w:rsidRDefault="00E85DEA" w:rsidP="00EF07A3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D37FE9" w:rsidRDefault="00E85DEA" w:rsidP="00EF07A3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D37FE9" w:rsidRDefault="00E85DEA" w:rsidP="00EF07A3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D37FE9" w:rsidRDefault="00E85DEA" w:rsidP="00EF07A3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37FE9" w:rsidRDefault="00E85DEA" w:rsidP="004E51DC">
            <w:pPr>
              <w:pStyle w:val="a8"/>
            </w:pPr>
          </w:p>
        </w:tc>
      </w:tr>
      <w:tr w:rsidR="00E85DEA" w:rsidRPr="00D37FE9" w:rsidTr="00D37FE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D37FE9" w:rsidRDefault="00E85DEA" w:rsidP="00EF07A3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D37FE9" w:rsidRDefault="00E85DEA" w:rsidP="004E51DC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5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ПОТБ\\ARMv51_files\\AA7FAFA7EA1E47EC8323C6832D8ADC31\\Шум.docx"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A31431" w:rsidRDefault="00E85DEA" w:rsidP="00585F8C">
      <w:pPr>
        <w:pStyle w:val="1"/>
      </w:pPr>
    </w:p>
    <w:p w:rsidR="00E85DEA" w:rsidRPr="00A31431" w:rsidRDefault="00E85DEA" w:rsidP="0036781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A3143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11176/007- Ш</w:t>
            </w:r>
          </w:p>
        </w:tc>
      </w:tr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883461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A31431" w:rsidRDefault="00E85DEA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E85DEA" w:rsidRPr="00A31431" w:rsidRDefault="00E85DEA" w:rsidP="0030584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A31431" w:rsidRDefault="00E85DEA" w:rsidP="0030584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A31431" w:rsidRDefault="00E85DEA" w:rsidP="00814094">
      <w:pPr>
        <w:pStyle w:val="a6"/>
      </w:pPr>
      <w:r w:rsidRPr="00A31431">
        <w:t>2. Сведения о работодателе:</w:t>
      </w:r>
    </w:p>
    <w:p w:rsidR="00E85DEA" w:rsidRPr="00A31431" w:rsidRDefault="00E85DEA" w:rsidP="0081409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E30542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E30542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E30542">
          <w:rPr>
            <w:rStyle w:val="a9"/>
          </w:rPr>
          <w:t>440052, г. Пенза, ул. Ново-Тамбовская, д.9;</w:t>
        </w:r>
        <w:r w:rsidRPr="00E30542">
          <w:rPr>
            <w:u w:val="single"/>
          </w:rPr>
          <w:t xml:space="preserve"> г. Пенза, ул. Суворова, 225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E30542">
          <w:rPr>
            <w:rStyle w:val="a9"/>
          </w:rPr>
          <w:t xml:space="preserve"> Отделение платных</w:t>
        </w:r>
        <w:r w:rsidRPr="00E30542">
          <w:rPr>
            <w:u w:val="single"/>
          </w:rPr>
          <w:t xml:space="preserve"> медицинских услуг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pPr>
        <w:pStyle w:val="a6"/>
      </w:pPr>
      <w:r w:rsidRPr="00A31431">
        <w:t>3. Сведения о рабочем месте:</w:t>
      </w:r>
    </w:p>
    <w:p w:rsidR="00E85DEA" w:rsidRPr="00A31431" w:rsidRDefault="00E85DEA" w:rsidP="0081409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E30542">
          <w:rPr>
            <w:u w:val="single"/>
          </w:rPr>
          <w:t xml:space="preserve"> 11176/007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E30542">
          <w:rPr>
            <w:rStyle w:val="a9"/>
          </w:rPr>
          <w:t xml:space="preserve"> Кассир </w:t>
        </w:r>
      </w:fldSimple>
    </w:p>
    <w:p w:rsidR="00E85DEA" w:rsidRPr="00A31431" w:rsidRDefault="00E85DEA" w:rsidP="00814094">
      <w:r w:rsidRPr="00A31431">
        <w:t>3.3. Код по ОК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E30542">
          <w:rPr>
            <w:rStyle w:val="a9"/>
          </w:rPr>
          <w:t xml:space="preserve"> 23369 </w:t>
        </w:r>
      </w:fldSimple>
      <w:r w:rsidRPr="00A31431">
        <w:rPr>
          <w:rStyle w:val="a9"/>
        </w:rPr>
        <w:t> </w:t>
      </w:r>
    </w:p>
    <w:p w:rsidR="00E85DEA" w:rsidRPr="00A31431" w:rsidRDefault="00E85DEA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E3054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Погрешность измерения</w:t>
            </w:r>
          </w:p>
        </w:tc>
      </w:tr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FE0528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A31431" w:rsidRDefault="00E85DEA" w:rsidP="0092778A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FE0528" w:rsidRDefault="00E85DEA" w:rsidP="00AD14A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FE0528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E85DEA" w:rsidRPr="00A31431" w:rsidRDefault="00E85DEA" w:rsidP="00AD14A4">
      <w:r w:rsidRPr="00FE0528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E85DEA" w:rsidRPr="00A31431" w:rsidRDefault="00E85DEA" w:rsidP="00A907F6">
      <w:pPr>
        <w:pStyle w:val="a6"/>
      </w:pPr>
      <w:r w:rsidRPr="00A31431">
        <w:t>6. Сведения об источнике шума:</w:t>
      </w:r>
    </w:p>
    <w:p w:rsidR="00E85DEA" w:rsidRPr="00A31431" w:rsidRDefault="00E85DEA" w:rsidP="00072388">
      <w:r w:rsidRPr="00A31431">
        <w:t xml:space="preserve"> </w:t>
      </w:r>
      <w:fldSimple w:instr=" DOCVARIABLE &quot;dop_shum&quot; \* MERGEFORMAT " w:fldLock="1">
        <w:r w:rsidRPr="00E30542">
          <w:t xml:space="preserve"> ПЭВМ, кассовый аппарат </w:t>
        </w:r>
      </w:fldSimple>
    </w:p>
    <w:p w:rsidR="00E85DEA" w:rsidRPr="00A31431" w:rsidRDefault="00E85DEA" w:rsidP="007C56B5">
      <w:pPr>
        <w:pStyle w:val="a6"/>
      </w:pPr>
      <w:r w:rsidRPr="00A31431">
        <w:t>7. Стратегия измерения шума на рабочем месте в соответствии с ГОСТ Р ИСО 9612-2013:</w:t>
      </w:r>
    </w:p>
    <w:p w:rsidR="00E85DEA" w:rsidRPr="00A31431" w:rsidRDefault="00E85DEA" w:rsidP="007C56B5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A31431" w:rsidRDefault="00E85DEA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85DEA" w:rsidRPr="00A31431" w:rsidRDefault="00E85DEA" w:rsidP="00A907F6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A3143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Средняя 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47.5; 47.0; 47.3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47.3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480</w:t>
            </w:r>
          </w:p>
        </w:tc>
      </w:tr>
    </w:tbl>
    <w:p w:rsidR="00E85DEA" w:rsidRPr="00A31431" w:rsidRDefault="00E85DEA">
      <w:pPr>
        <w:rPr>
          <w:sz w:val="2"/>
          <w:szCs w:val="2"/>
        </w:rPr>
      </w:pPr>
    </w:p>
    <w:p w:rsidR="00E85DEA" w:rsidRPr="00A31431" w:rsidRDefault="00E85DEA" w:rsidP="00FE033F">
      <w:pPr>
        <w:pStyle w:val="a6"/>
      </w:pPr>
      <w:r w:rsidRPr="00A31431">
        <w:t>10. Результат вычисления измеренных величин показателей шума:</w:t>
      </w:r>
    </w:p>
    <w:p w:rsidR="00E85DEA" w:rsidRPr="00A31431" w:rsidRDefault="00E85DEA" w:rsidP="00FE033F">
      <w:pPr>
        <w:pStyle w:val="a6"/>
      </w:pPr>
      <w:fldSimple w:instr=" DOCVARIABLE  shum_result \* MERGEFORMAT " w:fldLock="1">
        <w:r w:rsidRPr="00F86CFA">
          <w:rPr>
            <w:b w:val="0"/>
            <w:color w:val="auto"/>
          </w:rPr>
          <w:t>Эквивалентный уровень звука на данном рабочем месте составляет 47.3 дБА со стандартной неопределенностью, равной 1.23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Класс условий труда</w:t>
            </w:r>
          </w:p>
        </w:tc>
      </w:tr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lastRenderedPageBreak/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47.3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A31431" w:rsidRDefault="00E85DEA" w:rsidP="00A907F6">
      <w:pPr>
        <w:pStyle w:val="a6"/>
      </w:pPr>
      <w:r w:rsidRPr="00A31431">
        <w:t>12. Заключение:</w:t>
      </w:r>
    </w:p>
    <w:p w:rsidR="00E85DEA" w:rsidRPr="00A31431" w:rsidRDefault="00E85DEA" w:rsidP="00D76DF8">
      <w:fldSimple w:instr=" DOCVARIABLE att_zakl \* MERGEFORMAT " w:fldLock="1">
        <w:r w:rsidRPr="00F86CFA">
          <w:rPr>
            <w:bCs/>
          </w:rPr>
          <w:t>-</w:t>
        </w:r>
        <w:r w:rsidRPr="00F86CFA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A31431" w:rsidRDefault="00E85DEA" w:rsidP="00367816">
      <w:pPr>
        <w:spacing w:before="120"/>
        <w:rPr>
          <w:rStyle w:val="a7"/>
        </w:rPr>
      </w:pPr>
      <w:r w:rsidRPr="00A3143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C03E8" w:rsidTr="00BC03E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  <w:r w:rsidRPr="00BC03E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  <w:r w:rsidRPr="00BC03E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  <w:r w:rsidRPr="00BC03E8">
              <w:t>Митяева Ольга Александровна</w:t>
            </w:r>
          </w:p>
        </w:tc>
      </w:tr>
      <w:tr w:rsidR="00E85DEA" w:rsidRPr="00BC03E8" w:rsidTr="00BC03E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305844">
      <w:pPr>
        <w:rPr>
          <w:b/>
          <w:color w:val="000000"/>
        </w:rPr>
      </w:pPr>
    </w:p>
    <w:p w:rsidR="00E85DEA" w:rsidRPr="00A31431" w:rsidRDefault="00E85DEA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C03E8" w:rsidTr="00BC03E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  <w:r w:rsidRPr="00BC03E8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  <w:r w:rsidRPr="00BC03E8">
              <w:t>Жиров Константин Валерьевич</w:t>
            </w:r>
          </w:p>
        </w:tc>
      </w:tr>
      <w:tr w:rsidR="00E85DEA" w:rsidRPr="00BC03E8" w:rsidTr="00BC03E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55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ПОТБ\\ARMv51_files\\AA7FAFA7EA1E47EC8323C6832D8ADC31\\Освещение.docx"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11176/007-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0B14E4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0B14E4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0B14E4">
          <w:rPr>
            <w:rStyle w:val="a9"/>
          </w:rPr>
          <w:t>440052, г. Пенза, ул. Ново-Тамбовская, д.9;</w:t>
        </w:r>
        <w:r w:rsidRPr="000B14E4">
          <w:rPr>
            <w:u w:val="single"/>
          </w:rPr>
          <w:t xml:space="preserve"> г. Пенза, ул. Суворова, 225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0B14E4">
          <w:rPr>
            <w:rStyle w:val="a9"/>
          </w:rPr>
          <w:t xml:space="preserve"> Отделение платных</w:t>
        </w:r>
        <w:r w:rsidRPr="000B14E4">
          <w:rPr>
            <w:u w:val="single"/>
          </w:rPr>
          <w:t xml:space="preserve"> медицинских услуг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0B14E4">
          <w:rPr>
            <w:u w:val="single"/>
          </w:rPr>
          <w:t xml:space="preserve"> 11176/007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0B14E4">
          <w:rPr>
            <w:rStyle w:val="a9"/>
          </w:rPr>
          <w:t xml:space="preserve"> Кассир </w:t>
        </w:r>
      </w:fldSimple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0B14E4">
          <w:rPr>
            <w:rStyle w:val="a9"/>
          </w:rPr>
          <w:t xml:space="preserve"> 23369 </w:t>
        </w:r>
      </w:fldSimple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0B14E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C36C5E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C36C5E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36C5E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E85DEA" w:rsidRPr="001D5852" w:rsidRDefault="00E85DEA" w:rsidP="00AD14A4">
      <w:r w:rsidRPr="00C36C5E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0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883461">
            <w:pPr>
              <w:pStyle w:val="a8"/>
            </w:pPr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</w:tbl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8439E1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8439E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Pr="008439E1">
              <w:rPr>
                <w:b/>
              </w:rPr>
              <w:t>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8439E1" w:rsidRDefault="00E85DEA" w:rsidP="005C0A9A">
            <w:pPr>
              <w:pStyle w:val="a8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309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8439E1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8439E1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8439E1" w:rsidRDefault="00E85DEA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8439E1" w:rsidRDefault="00E85DEA" w:rsidP="005C0A9A">
            <w:pPr>
              <w:pStyle w:val="a8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lastRenderedPageBreak/>
              <w:t>311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8439E1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8439E1">
          <w:rPr>
            <w:bCs/>
          </w:rPr>
          <w:t>-</w:t>
        </w:r>
        <w:r w:rsidRPr="008439E1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A60ED" w:rsidTr="00BA60E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  <w:r w:rsidRPr="00BA60E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  <w:r w:rsidRPr="00BA60E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  <w:r w:rsidRPr="00BA60ED">
              <w:t>Митяева Ольга Александровна</w:t>
            </w:r>
          </w:p>
        </w:tc>
      </w:tr>
      <w:tr w:rsidR="00E85DEA" w:rsidRPr="00BA60ED" w:rsidTr="00BA60E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A60ED" w:rsidTr="00BA60E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  <w:r w:rsidRPr="00BA60E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  <w:r w:rsidRPr="00BA60ED">
              <w:t>Жиров Константин Валерьевич</w:t>
            </w:r>
          </w:p>
        </w:tc>
      </w:tr>
      <w:tr w:rsidR="00E85DEA" w:rsidRPr="00BA60ED" w:rsidTr="00BA60E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56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ПОТБ\\ARMv51_files\\A4A22486C21F4F3DB07ED2D688AD2061\\Карта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fldSimple w:instr=" DOCVARIABLE rm_number \* MERGEFORMAT " w:fldLock="1">
        <w:r w:rsidRPr="007445B2">
          <w:rPr>
            <w:b w:val="0"/>
          </w:rPr>
          <w:t xml:space="preserve"> 11176/008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Архивариус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20190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7445B2">
          <w:rPr>
            <w:rStyle w:val="a9"/>
          </w:rPr>
          <w:t xml:space="preserve"> Административно-хозяйственный персонал</w:t>
        </w:r>
      </w:fldSimple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7445B2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7445B2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014-632-085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7445B2">
          <w:rPr>
            <w:rStyle w:val="a9"/>
          </w:rPr>
          <w:t xml:space="preserve"> ПЭВМ </w:t>
        </w:r>
      </w:fldSimple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7445B2">
          <w:rPr>
            <w:rStyle w:val="a9"/>
          </w:rPr>
          <w:t xml:space="preserve"> Отсутствуют 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C2149A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C2149A">
          <w:rPr>
            <w:i/>
            <w:u w:val="single"/>
          </w:rPr>
          <w:tab/>
          <w:t>   </w:t>
        </w:r>
        <w:r w:rsidRPr="00C2149A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C2149A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7445B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7445B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F263B0" w:rsidTr="00F263B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  <w:r w:rsidRPr="00F263B0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  <w:r w:rsidRPr="00F263B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F263B0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F263B0" w:rsidTr="00F263B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F263B0" w:rsidRDefault="00E85DEA" w:rsidP="003C5C39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F263B0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F263B0" w:rsidRDefault="00E85DEA" w:rsidP="00EF07A3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F263B0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F263B0" w:rsidRDefault="00E85DEA" w:rsidP="00EF07A3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F263B0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F263B0" w:rsidRDefault="00E85DEA" w:rsidP="00EF07A3">
            <w:pPr>
              <w:pStyle w:val="a8"/>
              <w:rPr>
                <w:vertAlign w:val="superscript"/>
              </w:rPr>
            </w:pPr>
            <w:r w:rsidRPr="00F263B0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7445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Зиновьева Вера Валентиновна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7445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7445B2" w:rsidRDefault="00E85DEA" w:rsidP="00EF07A3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7445B2" w:rsidRDefault="00E85DEA" w:rsidP="00EF07A3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7445B2" w:rsidRDefault="00E85DEA" w:rsidP="00EF07A3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7445B2" w:rsidRDefault="00E85DEA" w:rsidP="00EF07A3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445B2" w:rsidRDefault="00E85DEA" w:rsidP="004E51DC">
            <w:pPr>
              <w:pStyle w:val="a8"/>
            </w:pPr>
          </w:p>
        </w:tc>
      </w:tr>
      <w:tr w:rsidR="00E85DEA" w:rsidRPr="007445B2" w:rsidTr="007445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7445B2" w:rsidRDefault="00E85DEA" w:rsidP="00EF07A3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7445B2" w:rsidRDefault="00E85DEA" w:rsidP="004E51DC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57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ПОТБ\\ARMv51_files\\A4A22486C21F4F3DB07ED2D688AD2061\\Шум.docx"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A31431" w:rsidRDefault="00E85DEA" w:rsidP="00585F8C">
      <w:pPr>
        <w:pStyle w:val="1"/>
      </w:pPr>
    </w:p>
    <w:p w:rsidR="00E85DEA" w:rsidRPr="00A31431" w:rsidRDefault="00E85DEA" w:rsidP="0036781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A3143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11176/008- Ш</w:t>
            </w:r>
          </w:p>
        </w:tc>
      </w:tr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883461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A31431" w:rsidRDefault="00E85DEA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E85DEA" w:rsidRPr="00A31431" w:rsidRDefault="00E85DEA" w:rsidP="0030584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A31431" w:rsidRDefault="00E85DEA" w:rsidP="0030584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A31431" w:rsidRDefault="00E85DEA" w:rsidP="00814094">
      <w:pPr>
        <w:pStyle w:val="a6"/>
      </w:pPr>
      <w:r w:rsidRPr="00A31431">
        <w:t>2. Сведения о работодателе:</w:t>
      </w:r>
    </w:p>
    <w:p w:rsidR="00E85DEA" w:rsidRPr="00A31431" w:rsidRDefault="00E85DEA" w:rsidP="0081409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886EDA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886EDA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886EDA">
          <w:rPr>
            <w:rStyle w:val="a9"/>
          </w:rPr>
          <w:t xml:space="preserve">440052, г. Пенза, ул. Ново-Тамбовская, д.9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886EDA">
          <w:rPr>
            <w:rStyle w:val="a9"/>
          </w:rPr>
          <w:t xml:space="preserve"> Административно-хозяйственный персонал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pPr>
        <w:pStyle w:val="a6"/>
      </w:pPr>
      <w:r w:rsidRPr="00A31431">
        <w:t>3. Сведения о рабочем месте:</w:t>
      </w:r>
    </w:p>
    <w:p w:rsidR="00E85DEA" w:rsidRPr="00A31431" w:rsidRDefault="00E85DEA" w:rsidP="0081409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886EDA">
          <w:rPr>
            <w:u w:val="single"/>
          </w:rPr>
          <w:t xml:space="preserve"> 11176/008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886EDA">
          <w:rPr>
            <w:rStyle w:val="a9"/>
          </w:rPr>
          <w:t xml:space="preserve"> Архивариус </w:t>
        </w:r>
      </w:fldSimple>
    </w:p>
    <w:p w:rsidR="00E85DEA" w:rsidRPr="00A31431" w:rsidRDefault="00E85DEA" w:rsidP="00814094">
      <w:r w:rsidRPr="00A31431">
        <w:t>3.3. Код по ОК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886EDA">
          <w:rPr>
            <w:rStyle w:val="a9"/>
          </w:rPr>
          <w:t xml:space="preserve"> 20190 </w:t>
        </w:r>
      </w:fldSimple>
      <w:r w:rsidRPr="00A31431">
        <w:rPr>
          <w:rStyle w:val="a9"/>
        </w:rPr>
        <w:t> </w:t>
      </w:r>
    </w:p>
    <w:p w:rsidR="00E85DEA" w:rsidRPr="00A31431" w:rsidRDefault="00E85DEA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886ED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Погрешность измерения</w:t>
            </w:r>
          </w:p>
        </w:tc>
      </w:tr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FE0528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A31431" w:rsidRDefault="00E85DEA" w:rsidP="0092778A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FE0528" w:rsidRDefault="00E85DEA" w:rsidP="00AD14A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FE0528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E85DEA" w:rsidRPr="00A31431" w:rsidRDefault="00E85DEA" w:rsidP="00AD14A4">
      <w:r w:rsidRPr="00FE0528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E85DEA" w:rsidRPr="00A31431" w:rsidRDefault="00E85DEA" w:rsidP="00A907F6">
      <w:pPr>
        <w:pStyle w:val="a6"/>
      </w:pPr>
      <w:r w:rsidRPr="00A31431">
        <w:t>6. Сведения об источнике шума:</w:t>
      </w:r>
    </w:p>
    <w:p w:rsidR="00E85DEA" w:rsidRPr="00A31431" w:rsidRDefault="00E85DEA" w:rsidP="00072388">
      <w:r w:rsidRPr="00A31431">
        <w:t xml:space="preserve"> </w:t>
      </w:r>
      <w:fldSimple w:instr=" DOCVARIABLE &quot;dop_shum&quot; \* MERGEFORMAT " w:fldLock="1">
        <w:r w:rsidRPr="00886EDA">
          <w:t xml:space="preserve"> ПЭВМ </w:t>
        </w:r>
      </w:fldSimple>
    </w:p>
    <w:p w:rsidR="00E85DEA" w:rsidRPr="00A31431" w:rsidRDefault="00E85DEA" w:rsidP="007C56B5">
      <w:pPr>
        <w:pStyle w:val="a6"/>
      </w:pPr>
      <w:r w:rsidRPr="00A31431">
        <w:t>7. Стратегия измерения шума на рабочем месте в соответствии с ГОСТ Р ИСО 9612-2013:</w:t>
      </w:r>
    </w:p>
    <w:p w:rsidR="00E85DEA" w:rsidRPr="00A31431" w:rsidRDefault="00E85DEA" w:rsidP="007C56B5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A31431" w:rsidRDefault="00E85DEA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85DEA" w:rsidRPr="00A31431" w:rsidRDefault="00E85DEA" w:rsidP="00A907F6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A3143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Средняя 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47.3; 47.0; 47.5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47.3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480</w:t>
            </w:r>
          </w:p>
        </w:tc>
      </w:tr>
    </w:tbl>
    <w:p w:rsidR="00E85DEA" w:rsidRPr="00A31431" w:rsidRDefault="00E85DEA">
      <w:pPr>
        <w:rPr>
          <w:sz w:val="2"/>
          <w:szCs w:val="2"/>
        </w:rPr>
      </w:pPr>
    </w:p>
    <w:p w:rsidR="00E85DEA" w:rsidRPr="00A31431" w:rsidRDefault="00E85DEA" w:rsidP="00FE033F">
      <w:pPr>
        <w:pStyle w:val="a6"/>
      </w:pPr>
      <w:r w:rsidRPr="00A31431">
        <w:t>10. Результат вычисления измеренных величин показателей шума:</w:t>
      </w:r>
    </w:p>
    <w:p w:rsidR="00E85DEA" w:rsidRPr="00A31431" w:rsidRDefault="00E85DEA" w:rsidP="00FE033F">
      <w:pPr>
        <w:pStyle w:val="a6"/>
      </w:pPr>
      <w:fldSimple w:instr=" DOCVARIABLE  shum_result \* MERGEFORMAT " w:fldLock="1">
        <w:r w:rsidRPr="00275352">
          <w:rPr>
            <w:b w:val="0"/>
            <w:color w:val="auto"/>
          </w:rPr>
          <w:t>Эквивалентный уровень звука на данном рабочем месте составляет 47.3 дБА со стандартной неопределенностью, равной 1.23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Класс условий труда</w:t>
            </w:r>
          </w:p>
        </w:tc>
      </w:tr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lastRenderedPageBreak/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47.3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A31431" w:rsidRDefault="00E85DEA" w:rsidP="00A907F6">
      <w:pPr>
        <w:pStyle w:val="a6"/>
      </w:pPr>
      <w:r w:rsidRPr="00A31431">
        <w:t>12. Заключение:</w:t>
      </w:r>
    </w:p>
    <w:p w:rsidR="00E85DEA" w:rsidRPr="00A31431" w:rsidRDefault="00E85DEA" w:rsidP="00D76DF8">
      <w:fldSimple w:instr=" DOCVARIABLE att_zakl \* MERGEFORMAT " w:fldLock="1">
        <w:r w:rsidRPr="00275352">
          <w:rPr>
            <w:bCs/>
          </w:rPr>
          <w:t>-</w:t>
        </w:r>
        <w:r w:rsidRPr="00275352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A31431" w:rsidRDefault="00E85DEA" w:rsidP="00367816">
      <w:pPr>
        <w:spacing w:before="120"/>
        <w:rPr>
          <w:rStyle w:val="a7"/>
        </w:rPr>
      </w:pPr>
      <w:r w:rsidRPr="00A3143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C03E8" w:rsidTr="00BC03E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  <w:r w:rsidRPr="00BC03E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  <w:r w:rsidRPr="00BC03E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AA46ED">
            <w:pPr>
              <w:pStyle w:val="a8"/>
            </w:pPr>
            <w:r w:rsidRPr="00BC03E8">
              <w:t>Митяева Ольга Александровна</w:t>
            </w:r>
          </w:p>
        </w:tc>
      </w:tr>
      <w:tr w:rsidR="00E85DEA" w:rsidRPr="00BC03E8" w:rsidTr="00BC03E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C03E8" w:rsidRDefault="00E85DEA" w:rsidP="00AA46ED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305844">
      <w:pPr>
        <w:rPr>
          <w:b/>
          <w:color w:val="000000"/>
        </w:rPr>
      </w:pPr>
    </w:p>
    <w:p w:rsidR="00E85DEA" w:rsidRPr="00A31431" w:rsidRDefault="00E85DEA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C03E8" w:rsidTr="00BC03E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  <w:r w:rsidRPr="00BC03E8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C03E8" w:rsidRDefault="00E85DEA" w:rsidP="00305844">
            <w:pPr>
              <w:pStyle w:val="a8"/>
            </w:pPr>
            <w:r w:rsidRPr="00BC03E8">
              <w:t>Жиров Константин Валерьевич</w:t>
            </w:r>
          </w:p>
        </w:tc>
      </w:tr>
      <w:tr w:rsidR="00E85DEA" w:rsidRPr="00BC03E8" w:rsidTr="00BC03E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C03E8" w:rsidRDefault="00E85DEA" w:rsidP="0030584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5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ПОТБ\\ARMv51_files\\A4A22486C21F4F3DB07ED2D688AD2061\\Освещение.docx"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11176/008-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0D262D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0D262D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0D262D">
          <w:rPr>
            <w:rStyle w:val="a9"/>
          </w:rPr>
          <w:t xml:space="preserve">440052, г. Пенза, ул. Ново-Тамбовская, д.9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0D262D">
          <w:rPr>
            <w:rStyle w:val="a9"/>
          </w:rPr>
          <w:t xml:space="preserve"> Административно-хозяйственный персонал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0D262D">
          <w:rPr>
            <w:u w:val="single"/>
          </w:rPr>
          <w:t xml:space="preserve"> 11176/008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0D262D">
          <w:rPr>
            <w:rStyle w:val="a9"/>
          </w:rPr>
          <w:t xml:space="preserve"> Архивариус </w:t>
        </w:r>
      </w:fldSimple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0D262D">
          <w:rPr>
            <w:rStyle w:val="a9"/>
          </w:rPr>
          <w:t xml:space="preserve"> 20190 </w:t>
        </w:r>
      </w:fldSimple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0D262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C36C5E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C36C5E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36C5E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E85DEA" w:rsidRPr="001D5852" w:rsidRDefault="00E85DEA" w:rsidP="00AD14A4">
      <w:r w:rsidRPr="00C36C5E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0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Default="00E85DEA" w:rsidP="00883461">
            <w:pPr>
              <w:pStyle w:val="a8"/>
            </w:pPr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E85DEA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85DEA" w:rsidRDefault="00E85D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85DEA" w:rsidRDefault="00E85DEA" w:rsidP="00883461">
            <w:pPr>
              <w:pStyle w:val="a8"/>
            </w:pPr>
            <w:r>
              <w:t>0</w:t>
            </w:r>
          </w:p>
        </w:tc>
      </w:tr>
    </w:tbl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8439E1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8439E1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Pr="008439E1">
              <w:rPr>
                <w:b/>
              </w:rPr>
              <w:t>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8439E1" w:rsidRDefault="00E85DEA" w:rsidP="005C0A9A">
            <w:pPr>
              <w:pStyle w:val="a8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302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8439E1" w:rsidRDefault="00E85DEA" w:rsidP="00883461">
            <w:pPr>
              <w:pStyle w:val="a8"/>
              <w:rPr>
                <w:b/>
              </w:rPr>
            </w:pP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8439E1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8439E1" w:rsidRDefault="00E85DEA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8439E1" w:rsidRDefault="00E85DEA" w:rsidP="005C0A9A">
            <w:pPr>
              <w:pStyle w:val="a8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E85DEA" w:rsidRDefault="00E85DEA" w:rsidP="00883461">
            <w:pPr>
              <w:pStyle w:val="a8"/>
            </w:pPr>
            <w:r>
              <w:lastRenderedPageBreak/>
              <w:t>308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8439E1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8439E1">
          <w:rPr>
            <w:bCs/>
          </w:rPr>
          <w:t>-</w:t>
        </w:r>
        <w:r w:rsidRPr="008439E1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A60ED" w:rsidTr="00BA60E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  <w:r w:rsidRPr="00BA60E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  <w:r w:rsidRPr="00BA60E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AA46ED">
            <w:pPr>
              <w:pStyle w:val="a8"/>
            </w:pPr>
            <w:r w:rsidRPr="00BA60ED">
              <w:t>Митяева Ольга Александровна</w:t>
            </w:r>
          </w:p>
        </w:tc>
      </w:tr>
      <w:tr w:rsidR="00E85DEA" w:rsidRPr="00BA60ED" w:rsidTr="00BA60E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A60ED" w:rsidRDefault="00E85DEA" w:rsidP="00AA46ED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A60ED" w:rsidTr="00BA60E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  <w:r w:rsidRPr="00BA60E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0ED" w:rsidRDefault="00E85DEA" w:rsidP="00250DF5">
            <w:pPr>
              <w:pStyle w:val="a8"/>
            </w:pPr>
            <w:r w:rsidRPr="00BA60ED">
              <w:t>Жиров Константин Валерьевич</w:t>
            </w:r>
          </w:p>
        </w:tc>
      </w:tr>
      <w:tr w:rsidR="00E85DEA" w:rsidRPr="00BA60ED" w:rsidTr="00BA60E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A60ED" w:rsidRDefault="00E85DEA" w:rsidP="00250DF5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59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11176/009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Медицинская сестра перевязочной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24271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CA307A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CA307A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CA307A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071-045-025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CA307A">
        <w:rPr>
          <w:rStyle w:val="a9"/>
        </w:rPr>
        <w:t xml:space="preserve"> Бактерицидная лампа, медицинский инструментарий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CA307A">
        <w:rPr>
          <w:rStyle w:val="a9"/>
        </w:rPr>
        <w:t xml:space="preserve"> Лекарственные препараты, бинты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персонал, Глава VI, статья 30, п. 20 ФЗ от 28.12.2013 № 400-ФЗ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A0241A">
        <w:rPr>
          <w:i/>
          <w:u w:val="single"/>
        </w:rPr>
        <w:t>1. Рекомендации по улучшению условий труда:</w:t>
      </w:r>
      <w:r w:rsidRPr="00A0241A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A0241A">
        <w:rPr>
          <w:i/>
          <w:u w:val="single"/>
        </w:rPr>
        <w:tab/>
        <w:t>   </w:t>
      </w:r>
      <w:r w:rsidRPr="00A0241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A0241A">
        <w:rPr>
          <w:i/>
          <w:u w:val="single"/>
        </w:rPr>
        <w:tab/>
        <w:t>   </w:t>
      </w:r>
      <w:r w:rsidRPr="00A0241A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A0241A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CA307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CA307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287D5A" w:rsidTr="00287D5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87D5A" w:rsidRDefault="00E85DEA" w:rsidP="003C5C39">
            <w:pPr>
              <w:pStyle w:val="a8"/>
            </w:pPr>
            <w:r w:rsidRPr="00287D5A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287D5A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87D5A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287D5A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87D5A" w:rsidRDefault="00E85DEA" w:rsidP="003C5C39">
            <w:pPr>
              <w:pStyle w:val="a8"/>
            </w:pPr>
            <w:r w:rsidRPr="00287D5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287D5A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87D5A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287D5A" w:rsidTr="00287D5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287D5A" w:rsidRDefault="00E85DEA" w:rsidP="003C5C39">
            <w:pPr>
              <w:pStyle w:val="a8"/>
              <w:rPr>
                <w:b/>
                <w:vertAlign w:val="superscript"/>
              </w:rPr>
            </w:pPr>
            <w:r w:rsidRPr="00287D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287D5A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287D5A" w:rsidRDefault="00E85DEA" w:rsidP="00EF07A3">
            <w:pPr>
              <w:pStyle w:val="a8"/>
              <w:rPr>
                <w:b/>
                <w:vertAlign w:val="superscript"/>
              </w:rPr>
            </w:pPr>
            <w:r w:rsidRPr="00287D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287D5A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287D5A" w:rsidRDefault="00E85DEA" w:rsidP="00EF07A3">
            <w:pPr>
              <w:pStyle w:val="a8"/>
              <w:rPr>
                <w:b/>
                <w:vertAlign w:val="superscript"/>
              </w:rPr>
            </w:pPr>
            <w:r w:rsidRPr="00287D5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287D5A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287D5A" w:rsidRDefault="00E85DEA" w:rsidP="00EF07A3">
            <w:pPr>
              <w:pStyle w:val="a8"/>
              <w:rPr>
                <w:vertAlign w:val="superscript"/>
              </w:rPr>
            </w:pPr>
            <w:r w:rsidRPr="00287D5A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CA307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Петрунина Елена Борисовна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CA307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CA307A" w:rsidRDefault="00E85DEA" w:rsidP="00EF07A3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CA307A" w:rsidRDefault="00E85DEA" w:rsidP="00EF07A3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CA307A" w:rsidRDefault="00E85DEA" w:rsidP="00EF07A3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CA307A" w:rsidRDefault="00E85DEA" w:rsidP="00EF07A3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CA307A" w:rsidRDefault="00E85DEA" w:rsidP="004E51DC">
            <w:pPr>
              <w:pStyle w:val="a8"/>
            </w:pPr>
          </w:p>
        </w:tc>
      </w:tr>
      <w:tr w:rsidR="00E85DEA" w:rsidRPr="00CA307A" w:rsidTr="00CA307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CA307A" w:rsidRDefault="00E85DEA" w:rsidP="00EF07A3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CA307A" w:rsidRDefault="00E85DEA" w:rsidP="004E51DC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60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DB53A1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DB53A1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DB53A1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DB53A1" w:rsidRDefault="00E85DEA" w:rsidP="00CF2E61">
      <w:pPr>
        <w:pStyle w:val="1"/>
      </w:pPr>
    </w:p>
    <w:p w:rsidR="00E85DEA" w:rsidRPr="00DB53A1" w:rsidRDefault="00E85DEA" w:rsidP="00367816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DB53A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Б</w:t>
            </w:r>
          </w:p>
        </w:tc>
      </w:tr>
      <w:tr w:rsidR="00E85DEA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DB53A1" w:rsidRDefault="00E85DEA" w:rsidP="00883461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DB53A1" w:rsidRDefault="00E85DEA" w:rsidP="00240A51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E85DEA" w:rsidRPr="00DB53A1" w:rsidRDefault="00E85DEA" w:rsidP="00240A51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E85DEA" w:rsidRPr="00DB53A1" w:rsidRDefault="00E85DEA" w:rsidP="00240A51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6C5153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E85DEA" w:rsidRPr="00DB53A1" w:rsidRDefault="00E85DEA" w:rsidP="00506D53">
      <w:pPr>
        <w:pStyle w:val="a6"/>
      </w:pPr>
      <w:r w:rsidRPr="00DB53A1">
        <w:t>2. Сведения о работодателе:</w:t>
      </w:r>
    </w:p>
    <w:p w:rsidR="00E85DEA" w:rsidRPr="00DB53A1" w:rsidRDefault="00E85DEA" w:rsidP="00506D53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440052, г. Пенза, ул. Ново-Тамбовская, д.9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pPr>
        <w:pStyle w:val="a6"/>
      </w:pPr>
      <w:r w:rsidRPr="00DB53A1">
        <w:t>3. Сведения о рабочем месте:</w:t>
      </w:r>
    </w:p>
    <w:p w:rsidR="00E85DEA" w:rsidRPr="00DB53A1" w:rsidRDefault="00E85DEA" w:rsidP="00506D53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11176/009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506D53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 Медицинская сестра перевязочной </w:t>
      </w:r>
      <w:r w:rsidRPr="00DB53A1">
        <w:rPr>
          <w:rStyle w:val="a9"/>
        </w:rPr>
        <w:fldChar w:fldCharType="end"/>
      </w:r>
    </w:p>
    <w:p w:rsidR="00E85DEA" w:rsidRPr="00DB53A1" w:rsidRDefault="00E85DEA" w:rsidP="00506D53">
      <w:r w:rsidRPr="00DB53A1">
        <w:t>3.3. Код по ОК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 24271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E85DEA" w:rsidRPr="00DB53A1" w:rsidRDefault="00E85DEA" w:rsidP="00240A51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9D197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DB53A1" w:rsidTr="00751B84">
        <w:trPr>
          <w:jc w:val="center"/>
        </w:trPr>
        <w:tc>
          <w:tcPr>
            <w:tcW w:w="4678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DB53A1" w:rsidRDefault="00E85DEA" w:rsidP="00240A51">
            <w:pPr>
              <w:pStyle w:val="a8"/>
            </w:pPr>
            <w:r w:rsidRPr="00DB53A1">
              <w:t>Погрешность измерения</w:t>
            </w:r>
          </w:p>
        </w:tc>
      </w:tr>
    </w:tbl>
    <w:p w:rsidR="00E85DEA" w:rsidRPr="00DB53A1" w:rsidRDefault="00E85DEA" w:rsidP="0092778A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DB53A1" w:rsidRDefault="00E85DEA" w:rsidP="00AD14A4">
      <w:fldSimple w:instr=" DOCVARIABLE izm_nd_new \* MERGEFORMAT " w:fldLock="1">
        <w:r w:rsidRPr="006C5153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DB53A1" w:rsidRDefault="00E85DEA" w:rsidP="00745D40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DB53A1" w:rsidRDefault="00E85DEA" w:rsidP="00745D40">
            <w:pPr>
              <w:pStyle w:val="a8"/>
              <w:jc w:val="left"/>
            </w:pPr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6C5153" w:rsidRDefault="00E85DEA" w:rsidP="00745D40">
            <w:pPr>
              <w:pStyle w:val="a8"/>
              <w:jc w:val="left"/>
              <w:rPr>
                <w:b/>
              </w:rPr>
            </w:pPr>
            <w:r w:rsidRPr="006C5153">
              <w:rPr>
                <w:b/>
              </w:rPr>
              <w:t>Перевязочная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100</w:t>
            </w: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6C5153" w:rsidRDefault="00E85DEA" w:rsidP="00745D40">
            <w:pPr>
              <w:pStyle w:val="a8"/>
              <w:jc w:val="left"/>
              <w:rPr>
                <w:i/>
              </w:rPr>
            </w:pPr>
            <w:r w:rsidRPr="006C515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Pr="00DB53A1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DB53A1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6C5153" w:rsidRDefault="00E85DEA" w:rsidP="00745D40">
            <w:pPr>
              <w:pStyle w:val="a8"/>
              <w:jc w:val="left"/>
              <w:rPr>
                <w:i/>
              </w:rPr>
            </w:pPr>
            <w:r w:rsidRPr="006C515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DB53A1" w:rsidRDefault="00E85DEA" w:rsidP="00367816"/>
    <w:p w:rsidR="00E85DEA" w:rsidRPr="00DB53A1" w:rsidRDefault="00E85DEA" w:rsidP="00D76DF8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6C5153">
          <w:rPr>
            <w:bCs/>
          </w:rPr>
          <w:t>-</w:t>
        </w:r>
        <w:r w:rsidRPr="006C5153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DB53A1" w:rsidRDefault="00E85DEA" w:rsidP="00367816">
      <w:pPr>
        <w:spacing w:before="120"/>
        <w:rPr>
          <w:rStyle w:val="a7"/>
        </w:rPr>
      </w:pPr>
      <w:r w:rsidRPr="00DB53A1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6C5153" w:rsidTr="006C515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C5153" w:rsidRDefault="00E85DEA" w:rsidP="00AA46ED">
            <w:pPr>
              <w:pStyle w:val="a8"/>
            </w:pPr>
            <w:r w:rsidRPr="006C515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6C5153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C5153" w:rsidRDefault="00E85DEA" w:rsidP="00AA46ED">
            <w:pPr>
              <w:pStyle w:val="a8"/>
            </w:pPr>
            <w:r w:rsidRPr="006C515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6C5153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C5153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6C5153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6C5153" w:rsidRDefault="00E85DEA" w:rsidP="00AA46ED">
            <w:pPr>
              <w:pStyle w:val="a8"/>
            </w:pPr>
            <w:r w:rsidRPr="006C5153">
              <w:t>Митяева Ольга Александровна</w:t>
            </w:r>
          </w:p>
        </w:tc>
      </w:tr>
      <w:tr w:rsidR="00E85DEA" w:rsidRPr="006C5153" w:rsidTr="006C515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6C5153" w:rsidRDefault="00E85DEA" w:rsidP="00AA46ED">
            <w:pPr>
              <w:pStyle w:val="a8"/>
              <w:rPr>
                <w:b/>
                <w:vertAlign w:val="superscript"/>
              </w:rPr>
            </w:pPr>
            <w:r w:rsidRPr="006C5153">
              <w:rPr>
                <w:vertAlign w:val="superscript"/>
              </w:rPr>
              <w:t xml:space="preserve">(№ в реестре </w:t>
            </w:r>
            <w:r w:rsidRPr="006C5153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</w:tcPr>
          <w:p w:rsidR="00E85DEA" w:rsidRPr="006C515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6C5153" w:rsidRDefault="00E85DEA" w:rsidP="00AA46ED">
            <w:pPr>
              <w:pStyle w:val="a8"/>
              <w:rPr>
                <w:b/>
                <w:vertAlign w:val="superscript"/>
              </w:rPr>
            </w:pPr>
            <w:r w:rsidRPr="006C515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6C515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6C5153" w:rsidRDefault="00E85DEA" w:rsidP="00AA46ED">
            <w:pPr>
              <w:pStyle w:val="a8"/>
              <w:rPr>
                <w:b/>
                <w:vertAlign w:val="superscript"/>
              </w:rPr>
            </w:pPr>
            <w:r w:rsidRPr="006C515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6C515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6C5153" w:rsidRDefault="00E85DEA" w:rsidP="00AA46ED">
            <w:pPr>
              <w:pStyle w:val="a8"/>
              <w:rPr>
                <w:b/>
                <w:vertAlign w:val="superscript"/>
              </w:rPr>
            </w:pPr>
            <w:r w:rsidRPr="006C5153">
              <w:rPr>
                <w:vertAlign w:val="superscript"/>
              </w:rPr>
              <w:t>(Ф.И.О.)</w:t>
            </w:r>
          </w:p>
        </w:tc>
      </w:tr>
    </w:tbl>
    <w:p w:rsidR="00E85DEA" w:rsidRPr="00DB53A1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61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81A">
          <w:rPr>
            <w:bCs/>
          </w:rPr>
          <w:t>22</w:t>
        </w:r>
        <w:r>
          <w:t>.12.2017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440052, г. Пенза, ул. Ново-Тамбовская, д.9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11176/009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 Медицинская сестра перевязочной </w:t>
      </w:r>
      <w:r w:rsidRPr="001D5852">
        <w:rPr>
          <w:rStyle w:val="a9"/>
        </w:rPr>
        <w:fldChar w:fldCharType="end"/>
      </w:r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 24271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970A3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41781A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41781A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81A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E85DEA" w:rsidRPr="001D5852" w:rsidRDefault="00E85DEA" w:rsidP="00AD14A4">
      <w:r w:rsidRPr="0041781A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Перевязочная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1.6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0</w:t>
            </w:r>
          </w:p>
        </w:tc>
      </w:tr>
    </w:tbl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81A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Перевязочная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41781A" w:rsidRDefault="00E85DEA" w:rsidP="00883461">
            <w:pPr>
              <w:pStyle w:val="a8"/>
              <w:rPr>
                <w:b/>
              </w:rPr>
            </w:pPr>
            <w:r w:rsidRPr="0041781A">
              <w:rPr>
                <w:b/>
              </w:rPr>
              <w:t>100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41781A" w:rsidRDefault="00E85DEA" w:rsidP="005C0A9A">
            <w:pPr>
              <w:pStyle w:val="a8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520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41781A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1781A">
          <w:rPr>
            <w:bCs/>
          </w:rPr>
          <w:t>-</w:t>
        </w:r>
        <w:r w:rsidRPr="0041781A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81A" w:rsidTr="0041781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81A" w:rsidRDefault="00E85DEA" w:rsidP="00AA46ED">
            <w:pPr>
              <w:pStyle w:val="a8"/>
            </w:pPr>
            <w:r w:rsidRPr="0041781A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81A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81A" w:rsidRDefault="00E85DEA" w:rsidP="00AA46ED">
            <w:pPr>
              <w:pStyle w:val="a8"/>
            </w:pPr>
            <w:r w:rsidRPr="0041781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81A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81A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81A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81A" w:rsidRDefault="00E85DEA" w:rsidP="00AA46ED">
            <w:pPr>
              <w:pStyle w:val="a8"/>
            </w:pPr>
            <w:r w:rsidRPr="0041781A">
              <w:t>Митяева Ольга Александровна</w:t>
            </w:r>
          </w:p>
        </w:tc>
      </w:tr>
      <w:tr w:rsidR="00E85DEA" w:rsidRPr="0041781A" w:rsidTr="0041781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81A" w:rsidRDefault="00E85DEA" w:rsidP="00AA46ED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81A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81A" w:rsidRDefault="00E85DEA" w:rsidP="00AA46ED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81A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81A" w:rsidRDefault="00E85DEA" w:rsidP="00AA46ED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81A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81A" w:rsidRDefault="00E85DEA" w:rsidP="00AA46ED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41781A" w:rsidTr="0041781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81A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81A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81A" w:rsidRDefault="00E85DEA" w:rsidP="00250DF5">
            <w:pPr>
              <w:pStyle w:val="a8"/>
            </w:pPr>
            <w:r w:rsidRPr="0041781A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1781A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81A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1781A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1781A" w:rsidRDefault="00E85DEA" w:rsidP="00250DF5">
            <w:pPr>
              <w:pStyle w:val="a8"/>
            </w:pPr>
            <w:r w:rsidRPr="0041781A">
              <w:t>Жиров Константин Валерьевич</w:t>
            </w:r>
          </w:p>
        </w:tc>
      </w:tr>
      <w:tr w:rsidR="00E85DEA" w:rsidRPr="0041781A" w:rsidTr="0041781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41781A" w:rsidRDefault="00E85DEA" w:rsidP="00250DF5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41781A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41781A" w:rsidRDefault="00E85DEA" w:rsidP="00250DF5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41781A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41781A" w:rsidRDefault="00E85DEA" w:rsidP="00250DF5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1781A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41781A" w:rsidRDefault="00E85DEA" w:rsidP="00250DF5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62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ТЖ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233F86">
          <w:rPr>
            <w:bCs/>
          </w:rPr>
          <w:t>22</w:t>
        </w:r>
        <w:r>
          <w:t>.12.2017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440052, г. Пенза, ул. Ново-Тамбовская, д.9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11176/009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 Медицинская сестра перевязочной </w:t>
      </w:r>
      <w:r w:rsidRPr="006E3E71">
        <w:rPr>
          <w:rStyle w:val="a9"/>
        </w:rPr>
        <w:fldChar w:fldCharType="end"/>
      </w:r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 24271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0B0CD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233F86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33F86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33F86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33F86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33F86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33F86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233F86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</w:t>
        </w:r>
        <w:r w:rsidRPr="00233F86">
          <w:lastRenderedPageBreak/>
          <w:t>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6E3E71" w:rsidRDefault="00E85DEA" w:rsidP="005859B9">
      <w:pPr>
        <w:pStyle w:val="a6"/>
      </w:pPr>
      <w:r w:rsidRPr="006E3E71"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0B0CDA">
          <w:t xml:space="preserve"> Осуществление перевязок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233F86">
          <w:rPr>
            <w:bCs/>
          </w:rPr>
          <w:t>-</w:t>
        </w:r>
        <w:r w:rsidRPr="00233F86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233F86" w:rsidTr="00233F8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3F86" w:rsidRDefault="00E85DEA" w:rsidP="00AA46ED">
            <w:pPr>
              <w:pStyle w:val="a8"/>
            </w:pPr>
            <w:r w:rsidRPr="00233F86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233F86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3F86" w:rsidRDefault="00E85DEA" w:rsidP="00AA46ED">
            <w:pPr>
              <w:pStyle w:val="a8"/>
            </w:pPr>
            <w:r w:rsidRPr="00233F8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233F86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3F86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233F86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3F86" w:rsidRDefault="00E85DEA" w:rsidP="00AA46ED">
            <w:pPr>
              <w:pStyle w:val="a8"/>
            </w:pPr>
            <w:r w:rsidRPr="00233F86">
              <w:t>Митяева Ольга Александровна</w:t>
            </w:r>
          </w:p>
        </w:tc>
      </w:tr>
      <w:tr w:rsidR="00E85DEA" w:rsidRPr="00233F86" w:rsidTr="00233F8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233F86" w:rsidRDefault="00E85DEA" w:rsidP="00AA46ED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233F86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233F86" w:rsidRDefault="00E85DEA" w:rsidP="00AA46ED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233F86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233F86" w:rsidRDefault="00E85DEA" w:rsidP="00AA46ED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233F86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233F86" w:rsidRDefault="00E85DEA" w:rsidP="00AA46ED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233F86" w:rsidTr="00233F8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3F86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233F86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3F86" w:rsidRDefault="00E85DEA" w:rsidP="00AA76D8">
            <w:pPr>
              <w:pStyle w:val="a8"/>
            </w:pPr>
            <w:r w:rsidRPr="00233F86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233F86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3F86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233F86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3F86" w:rsidRDefault="00E85DEA" w:rsidP="00AA76D8">
            <w:pPr>
              <w:pStyle w:val="a8"/>
            </w:pPr>
            <w:r w:rsidRPr="00233F86">
              <w:t>Жиров Константин Валерьевич</w:t>
            </w:r>
          </w:p>
        </w:tc>
      </w:tr>
      <w:tr w:rsidR="00E85DEA" w:rsidRPr="00233F86" w:rsidTr="00233F8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233F86" w:rsidRDefault="00E85DEA" w:rsidP="00AA76D8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233F86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233F86" w:rsidRDefault="00E85DEA" w:rsidP="00AA76D8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233F86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233F86" w:rsidRDefault="00E85DEA" w:rsidP="00AA76D8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233F86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233F86" w:rsidRDefault="00E85DEA" w:rsidP="00AA76D8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6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5C43EF" w:rsidRDefault="00E85DEA" w:rsidP="00794E17">
      <w:pPr>
        <w:pStyle w:val="1"/>
      </w:pPr>
    </w:p>
    <w:p w:rsidR="00E85DEA" w:rsidRPr="005C43EF" w:rsidRDefault="00E85DEA" w:rsidP="00367816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5C43EF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Н</w:t>
            </w:r>
          </w:p>
        </w:tc>
      </w:tr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883461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704BFB" w:rsidRDefault="00E85DEA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E85DEA" w:rsidRPr="00704BFB" w:rsidRDefault="00E85DEA" w:rsidP="005C43EF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>08.12.2017</w:t>
        </w:r>
      </w:fldSimple>
    </w:p>
    <w:p w:rsidR="00E85DEA" w:rsidRPr="00704BFB" w:rsidRDefault="00E85DEA" w:rsidP="005C43EF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 w:rsidRPr="00022B6B">
          <w:rPr>
            <w:bCs/>
          </w:rPr>
          <w:t>22</w:t>
        </w:r>
        <w:r>
          <w:t>.12.2017</w:t>
        </w:r>
      </w:fldSimple>
    </w:p>
    <w:p w:rsidR="00E85DEA" w:rsidRPr="005C43EF" w:rsidRDefault="00E85DEA" w:rsidP="00F17946">
      <w:pPr>
        <w:pStyle w:val="a6"/>
      </w:pPr>
      <w:r w:rsidRPr="005C43EF">
        <w:t>2. Сведения о работодателе:</w:t>
      </w:r>
    </w:p>
    <w:p w:rsidR="00E85DEA" w:rsidRPr="005C43EF" w:rsidRDefault="00E85DEA" w:rsidP="00F17946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rbtd_name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5C43EF">
        <w:rPr>
          <w:rStyle w:val="a9"/>
        </w:rPr>
        <w:fldChar w:fldCharType="end"/>
      </w:r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rbtd_adr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440052, г. Пенза, ул. Ново-Тамбовская, д.9 </w:t>
      </w:r>
      <w:r w:rsidRPr="005C43EF">
        <w:rPr>
          <w:rStyle w:val="a9"/>
        </w:rPr>
        <w:fldChar w:fldCharType="end"/>
      </w:r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ceh_info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5C43EF">
        <w:rPr>
          <w:rStyle w:val="a9"/>
        </w:rPr>
        <w:fldChar w:fldCharType="end"/>
      </w:r>
      <w:r w:rsidRPr="005C43EF">
        <w:rPr>
          <w:rStyle w:val="a9"/>
        </w:rPr>
        <w:t> </w:t>
      </w:r>
    </w:p>
    <w:p w:rsidR="00E85DEA" w:rsidRPr="005C43EF" w:rsidRDefault="00E85DEA" w:rsidP="00F17946">
      <w:pPr>
        <w:pStyle w:val="a6"/>
      </w:pPr>
      <w:r w:rsidRPr="005C43EF">
        <w:t>3. Сведения о рабочем месте:</w:t>
      </w:r>
    </w:p>
    <w:p w:rsidR="00E85DEA" w:rsidRPr="005C43EF" w:rsidRDefault="00E85DEA" w:rsidP="00F17946">
      <w:r w:rsidRPr="005C43EF">
        <w:t>3.1. Номер рабочего места:</w:t>
      </w:r>
      <w:r w:rsidRPr="005C43EF">
        <w:rPr>
          <w:rStyle w:val="a9"/>
        </w:rPr>
        <w:t xml:space="preserve"> </w:t>
      </w:r>
      <w:r w:rsidRPr="005C43EF">
        <w:rPr>
          <w:u w:val="single"/>
        </w:rPr>
        <w:fldChar w:fldCharType="begin" w:fldLock="1"/>
      </w:r>
      <w:r w:rsidRPr="005C43EF">
        <w:rPr>
          <w:u w:val="single"/>
        </w:rPr>
        <w:instrText xml:space="preserve"> DOCVARIABLE rm_number \* MERGEFORMAT </w:instrText>
      </w:r>
      <w:r w:rsidRPr="005C43EF">
        <w:rPr>
          <w:u w:val="single"/>
        </w:rPr>
        <w:fldChar w:fldCharType="separate"/>
      </w:r>
      <w:r>
        <w:rPr>
          <w:u w:val="single"/>
        </w:rPr>
        <w:t xml:space="preserve"> 11176/009 </w:t>
      </w:r>
      <w:r w:rsidRPr="005C43EF">
        <w:rPr>
          <w:u w:val="single"/>
        </w:rPr>
        <w:fldChar w:fldCharType="end"/>
      </w:r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rm_name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 Медицинская сестра перевязочной </w:t>
      </w:r>
      <w:r w:rsidRPr="005C43EF">
        <w:rPr>
          <w:rStyle w:val="a9"/>
        </w:rPr>
        <w:fldChar w:fldCharType="end"/>
      </w:r>
    </w:p>
    <w:p w:rsidR="00E85DEA" w:rsidRPr="005C43EF" w:rsidRDefault="00E85DEA" w:rsidP="00F17946">
      <w:r w:rsidRPr="005C43EF">
        <w:t>3.3. Код по ОК 016-94: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codeok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 24271 </w:t>
      </w:r>
      <w:r w:rsidRPr="005C43EF">
        <w:rPr>
          <w:rStyle w:val="a9"/>
        </w:rPr>
        <w:fldChar w:fldCharType="end"/>
      </w:r>
      <w:r w:rsidRPr="005C43EF">
        <w:rPr>
          <w:rStyle w:val="a9"/>
        </w:rPr>
        <w:t> </w:t>
      </w:r>
    </w:p>
    <w:p w:rsidR="00E85DEA" w:rsidRPr="004F614B" w:rsidRDefault="00E85DEA" w:rsidP="005C43EF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4C1AA1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Погрешность измерения</w:t>
            </w:r>
          </w:p>
        </w:tc>
      </w:tr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5E4FCE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</w:tbl>
    <w:p w:rsidR="00E85DEA" w:rsidRPr="005C43EF" w:rsidRDefault="00E85DEA" w:rsidP="0092778A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C43EF" w:rsidRDefault="00E85DEA" w:rsidP="00AD14A4">
      <w:fldSimple w:instr=" DOCVARIABLE izm_nd_new \* MERGEFORMAT " w:fldLock="1">
        <w:r w:rsidRPr="005E4FCE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5C43EF" w:rsidRDefault="00E85DEA" w:rsidP="005859B9">
      <w:pPr>
        <w:pStyle w:val="a6"/>
      </w:pPr>
      <w:r w:rsidRPr="005C43EF">
        <w:t xml:space="preserve">6. Краткое описание выполняемой работы: </w:t>
      </w:r>
    </w:p>
    <w:p w:rsidR="00E85DEA" w:rsidRPr="005C43EF" w:rsidRDefault="00E85DEA" w:rsidP="005859B9">
      <w:fldSimple w:instr=" DOCVARIABLE operac \* MERGEFORMAT " w:fldLock="1">
        <w:r w:rsidRPr="004C1AA1">
          <w:t xml:space="preserve"> Осуществление перевязок </w:t>
        </w:r>
      </w:fldSimple>
    </w:p>
    <w:p w:rsidR="00E85DEA" w:rsidRPr="005C43EF" w:rsidRDefault="00E85DEA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E85DEA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Показатели напряженности</w:t>
            </w:r>
          </w:p>
          <w:p w:rsidR="00E85DEA" w:rsidRPr="005C43EF" w:rsidRDefault="00E85DEA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Класс условий труда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lastRenderedPageBreak/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</w:tbl>
    <w:p w:rsidR="00E85DEA" w:rsidRPr="005C43EF" w:rsidRDefault="00E85DEA" w:rsidP="00D76DF8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5E4FCE">
          <w:rPr>
            <w:bCs/>
          </w:rPr>
          <w:t>-</w:t>
        </w:r>
        <w:r w:rsidRPr="005E4FCE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E85DEA" w:rsidRPr="005C43EF" w:rsidRDefault="00E85DEA" w:rsidP="00BF498E">
      <w:pPr>
        <w:rPr>
          <w:rStyle w:val="a7"/>
        </w:rPr>
      </w:pPr>
      <w:r w:rsidRPr="005C43EF">
        <w:rPr>
          <w:rStyle w:val="a7"/>
        </w:rPr>
        <w:t>9. 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E4FCE" w:rsidTr="005E4F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E4FCE" w:rsidRDefault="00E85DEA" w:rsidP="00AA46ED">
            <w:pPr>
              <w:pStyle w:val="a8"/>
            </w:pPr>
            <w:r w:rsidRPr="005E4FCE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E4FCE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E4FCE" w:rsidRDefault="00E85DEA" w:rsidP="00AA46ED">
            <w:pPr>
              <w:pStyle w:val="a8"/>
            </w:pPr>
            <w:r w:rsidRPr="005E4FC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E4FCE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E4FCE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E4FCE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E4FCE" w:rsidRDefault="00E85DEA" w:rsidP="00AA46ED">
            <w:pPr>
              <w:pStyle w:val="a8"/>
            </w:pPr>
            <w:r w:rsidRPr="005E4FCE">
              <w:t>Митяева Ольга Александровна</w:t>
            </w:r>
          </w:p>
        </w:tc>
      </w:tr>
      <w:tr w:rsidR="00E85DEA" w:rsidRPr="005E4FCE" w:rsidTr="005E4F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E4FCE" w:rsidRDefault="00E85DEA" w:rsidP="00AA46ED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E4FCE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E4FCE" w:rsidRDefault="00E85DEA" w:rsidP="00AA46ED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E4FCE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E4FCE" w:rsidRDefault="00E85DEA" w:rsidP="00AA46ED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E4FCE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E4FCE" w:rsidRDefault="00E85DEA" w:rsidP="00AA46ED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(Ф.И.О.)</w:t>
            </w:r>
          </w:p>
        </w:tc>
      </w:tr>
    </w:tbl>
    <w:p w:rsidR="00E85DEA" w:rsidRDefault="00E85DEA" w:rsidP="00F31233">
      <w:pPr>
        <w:spacing w:before="120"/>
      </w:pPr>
    </w:p>
    <w:p w:rsidR="00E85DEA" w:rsidRPr="003E2F4E" w:rsidRDefault="00E85DEA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E4FCE" w:rsidTr="005E4F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E4FCE" w:rsidRDefault="00E85DEA" w:rsidP="005C43EF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E4FCE" w:rsidRDefault="00E85DEA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E4FCE" w:rsidRDefault="00E85DEA" w:rsidP="005C43EF">
            <w:pPr>
              <w:pStyle w:val="a8"/>
            </w:pPr>
            <w:r w:rsidRPr="005E4FCE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E4FCE" w:rsidRDefault="00E85DEA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E4FCE" w:rsidRDefault="00E85DEA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E4FCE" w:rsidRDefault="00E85DEA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E4FCE" w:rsidRDefault="00E85DEA" w:rsidP="005C43EF">
            <w:pPr>
              <w:pStyle w:val="a8"/>
            </w:pPr>
            <w:r w:rsidRPr="005E4FCE">
              <w:t>Жиров Константин Валерьевич</w:t>
            </w:r>
          </w:p>
        </w:tc>
      </w:tr>
      <w:tr w:rsidR="00E85DEA" w:rsidRPr="005E4FCE" w:rsidTr="005E4F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E4FCE" w:rsidRDefault="00E85DEA" w:rsidP="005C43EF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E4FCE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E4FCE" w:rsidRDefault="00E85DEA" w:rsidP="005C43EF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E4FCE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E4FCE" w:rsidRDefault="00E85DEA" w:rsidP="005C43EF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E4FCE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E4FCE" w:rsidRDefault="00E85DEA" w:rsidP="005C43EF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(Ф.И.О.)</w:t>
            </w:r>
          </w:p>
        </w:tc>
      </w:tr>
    </w:tbl>
    <w:p w:rsidR="00E85DEA" w:rsidRPr="005C43EF" w:rsidRDefault="00E85DEA" w:rsidP="005C43EF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64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AC1327">
        <w:trPr>
          <w:trHeight w:val="517"/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fldSimple w:instr=" DOCVARIABLE rm_number \* MERGEFORMAT " w:fldLock="1">
        <w:r w:rsidRPr="004F43FC">
          <w:rPr>
            <w:b w:val="0"/>
          </w:rPr>
          <w:t xml:space="preserve"> 11176/010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Уборщик служебных помещений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Отсутствует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4F43FC">
          <w:rPr>
            <w:rStyle w:val="a9"/>
          </w:rPr>
          <w:t xml:space="preserve"> Детский</w:t>
        </w:r>
        <w:r w:rsidRPr="004F43FC">
          <w:rPr>
            <w:u w:val="single"/>
          </w:rPr>
          <w:t xml:space="preserve"> санаторий</w:t>
        </w:r>
      </w:fldSimple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4F43FC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4F43FC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050-454-788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4F43FC">
          <w:rPr>
            <w:rStyle w:val="a9"/>
          </w:rPr>
          <w:t xml:space="preserve"> Уборочный инвентарь </w:t>
        </w:r>
      </w:fldSimple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4F43FC">
          <w:rPr>
            <w:rStyle w:val="a9"/>
          </w:rPr>
          <w:t xml:space="preserve"> Моющие и дезинфицирующие средства 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1.3.3., п. 1.2.8.1., п. 2.4.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D04FFE">
          <w:rPr>
            <w:i/>
            <w:u w:val="single"/>
          </w:rPr>
          <w:t>1. Рекомендации по улучшению условий труда:</w:t>
        </w:r>
        <w:r w:rsidRPr="00D04FF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D04FFE">
          <w:rPr>
            <w:i/>
            <w:u w:val="single"/>
          </w:rPr>
          <w:tab/>
          <w:t>   </w:t>
        </w:r>
        <w:r w:rsidRPr="00D04FF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Pr="00D04FFE">
          <w:rPr>
            <w:i/>
            <w:u w:val="single"/>
          </w:rPr>
          <w:tab/>
          <w:t>   </w:t>
        </w:r>
        <w:r w:rsidRPr="00D04FF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D04FFE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4F43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4F43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  <w:r>
              <w:lastRenderedPageBreak/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1D41DB" w:rsidTr="001D41D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D41DB" w:rsidRDefault="00E85DEA" w:rsidP="003C5C39">
            <w:pPr>
              <w:pStyle w:val="a8"/>
            </w:pPr>
            <w:r w:rsidRPr="001D41DB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D41DB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D41DB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D41DB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D41DB" w:rsidRDefault="00E85DEA" w:rsidP="003C5C39">
            <w:pPr>
              <w:pStyle w:val="a8"/>
            </w:pPr>
            <w:r w:rsidRPr="001D41DB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D41DB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D41DB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1D41DB" w:rsidTr="001D41D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1D41DB" w:rsidRDefault="00E85DEA" w:rsidP="003C5C39">
            <w:pPr>
              <w:pStyle w:val="a8"/>
              <w:rPr>
                <w:b/>
                <w:vertAlign w:val="superscript"/>
              </w:rPr>
            </w:pPr>
            <w:r w:rsidRPr="001D41D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1D41DB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1D41DB" w:rsidRDefault="00E85DEA" w:rsidP="00EF07A3">
            <w:pPr>
              <w:pStyle w:val="a8"/>
              <w:rPr>
                <w:b/>
                <w:vertAlign w:val="superscript"/>
              </w:rPr>
            </w:pPr>
            <w:r w:rsidRPr="001D41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D41DB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1D41DB" w:rsidRDefault="00E85DEA" w:rsidP="00EF07A3">
            <w:pPr>
              <w:pStyle w:val="a8"/>
              <w:rPr>
                <w:b/>
                <w:vertAlign w:val="superscript"/>
              </w:rPr>
            </w:pPr>
            <w:r w:rsidRPr="001D41DB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1D41DB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1D41DB" w:rsidRDefault="00E85DEA" w:rsidP="00EF07A3">
            <w:pPr>
              <w:pStyle w:val="a8"/>
              <w:rPr>
                <w:vertAlign w:val="superscript"/>
              </w:rPr>
            </w:pPr>
            <w:r w:rsidRPr="001D41DB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4F43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Любимова Ольга Александровна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4F43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4F43FC" w:rsidRDefault="00E85DEA" w:rsidP="00EF07A3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4F43FC" w:rsidRDefault="00E85DEA" w:rsidP="00EF07A3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4F43FC" w:rsidRDefault="00E85DEA" w:rsidP="00EF07A3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4F43FC" w:rsidRDefault="00E85DEA" w:rsidP="00EF07A3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4F43FC" w:rsidRDefault="00E85DEA" w:rsidP="004E51DC">
            <w:pPr>
              <w:pStyle w:val="a8"/>
            </w:pPr>
          </w:p>
        </w:tc>
      </w:tr>
      <w:tr w:rsidR="00E85DEA" w:rsidRPr="004F43FC" w:rsidTr="004F43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4F43FC" w:rsidRDefault="00E85DEA" w:rsidP="00EF07A3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4F43FC" w:rsidRDefault="00E85DEA" w:rsidP="004E51DC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65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4B7CEF" w:rsidRDefault="00E85DE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4B7CEF" w:rsidRDefault="00E85DEA" w:rsidP="009534CE">
      <w:pPr>
        <w:pStyle w:val="1"/>
      </w:pPr>
    </w:p>
    <w:p w:rsidR="00E85DEA" w:rsidRPr="004B7CEF" w:rsidRDefault="00E85DEA" w:rsidP="00367816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B7CEF" w:rsidRDefault="00E85DEA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4B7CEF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11176/010- Х</w:t>
            </w:r>
          </w:p>
        </w:tc>
      </w:tr>
      <w:tr w:rsidR="00E85DEA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B7CEF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4B7CEF" w:rsidRDefault="00E85DEA" w:rsidP="00883461">
            <w:pPr>
              <w:pStyle w:val="ad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4B7CEF" w:rsidRDefault="00E85DEA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E85DEA" w:rsidRPr="004B7CEF" w:rsidRDefault="00E85DEA" w:rsidP="003367BB">
      <w:pPr>
        <w:rPr>
          <w:rStyle w:val="a7"/>
          <w:b w:val="0"/>
        </w:rPr>
      </w:pPr>
      <w:r w:rsidRPr="004B7CEF">
        <w:rPr>
          <w:rStyle w:val="a7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4B7CEF" w:rsidRDefault="00E85DEA" w:rsidP="003367BB">
      <w:pPr>
        <w:rPr>
          <w:b/>
        </w:rPr>
      </w:pPr>
      <w:r w:rsidRPr="004B7CEF">
        <w:rPr>
          <w:rStyle w:val="a7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4B7CEF" w:rsidRDefault="00E85DEA" w:rsidP="0063641C">
      <w:pPr>
        <w:pStyle w:val="a6"/>
      </w:pPr>
      <w:r w:rsidRPr="004B7CEF">
        <w:t>2. Сведения о работодателе:</w:t>
      </w:r>
    </w:p>
    <w:p w:rsidR="00E85DEA" w:rsidRPr="004B7CEF" w:rsidRDefault="00E85DEA" w:rsidP="0063641C">
      <w:r w:rsidRPr="004B7CEF">
        <w:t>2.1. Наименование работодателя:</w:t>
      </w:r>
      <w:r w:rsidRPr="004B7CEF">
        <w:rPr>
          <w:rStyle w:val="a9"/>
        </w:rPr>
        <w:t xml:space="preserve"> </w:t>
      </w:r>
      <w:fldSimple w:instr=" DOCVARIABLE rbtd_name \* MERGEFORMAT " w:fldLock="1">
        <w:r w:rsidRPr="00E80D2F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E80D2F">
          <w:rPr>
            <w:u w:val="single"/>
          </w:rPr>
          <w:t xml:space="preserve">" 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9"/>
        </w:rPr>
        <w:t xml:space="preserve"> </w:t>
      </w:r>
      <w:fldSimple w:instr=" DOCVARIABLE rbtd_adr \* MERGEFORMAT " w:fldLock="1">
        <w:r w:rsidRPr="00E80D2F">
          <w:rPr>
            <w:rStyle w:val="a9"/>
          </w:rPr>
          <w:t>440052, г. Пенза, ул. Ново-Тамбовская, д.9;</w:t>
        </w:r>
        <w:r w:rsidRPr="00E80D2F">
          <w:rPr>
            <w:u w:val="single"/>
          </w:rPr>
          <w:t xml:space="preserve"> г. Пенза, ул. Кордон Студеный, 42 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r w:rsidRPr="004B7CEF">
        <w:t>2.3. Наименование структурного подразделения:</w:t>
      </w:r>
      <w:r w:rsidRPr="004B7CEF">
        <w:rPr>
          <w:rStyle w:val="a9"/>
        </w:rPr>
        <w:t xml:space="preserve"> </w:t>
      </w:r>
      <w:fldSimple w:instr=" DOCVARIABLE ceh_info \* MERGEFORMAT " w:fldLock="1">
        <w:r w:rsidRPr="00E80D2F">
          <w:rPr>
            <w:rStyle w:val="a9"/>
          </w:rPr>
          <w:t xml:space="preserve"> Детский</w:t>
        </w:r>
        <w:r w:rsidRPr="00E80D2F">
          <w:rPr>
            <w:u w:val="single"/>
          </w:rPr>
          <w:t xml:space="preserve"> санаторий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pPr>
        <w:pStyle w:val="a6"/>
      </w:pPr>
      <w:r w:rsidRPr="004B7CEF">
        <w:t>3. Сведения о рабочем месте:</w:t>
      </w:r>
    </w:p>
    <w:p w:rsidR="00E85DEA" w:rsidRPr="004B7CEF" w:rsidRDefault="00E85DEA" w:rsidP="0063641C">
      <w:r w:rsidRPr="004B7CEF">
        <w:t>3.1. Номер рабочего места:</w:t>
      </w:r>
      <w:r w:rsidRPr="004B7CEF">
        <w:rPr>
          <w:rStyle w:val="a9"/>
        </w:rPr>
        <w:t xml:space="preserve"> </w:t>
      </w:r>
      <w:fldSimple w:instr=" DOCVARIABLE rm_number \* MERGEFORMAT " w:fldLock="1">
        <w:r w:rsidRPr="00E80D2F">
          <w:rPr>
            <w:u w:val="single"/>
          </w:rPr>
          <w:t xml:space="preserve"> 11176/010 </w:t>
        </w:r>
      </w:fldSimple>
      <w:r w:rsidRPr="004B7CEF">
        <w:rPr>
          <w:rStyle w:val="a9"/>
        </w:rPr>
        <w:t> </w:t>
      </w:r>
    </w:p>
    <w:p w:rsidR="00E85DEA" w:rsidRPr="004B7CEF" w:rsidRDefault="00E85DEA" w:rsidP="0063641C">
      <w:r w:rsidRPr="004B7CEF">
        <w:t>3.2. Наименование рабочего места:</w:t>
      </w:r>
      <w:r w:rsidRPr="004B7CEF">
        <w:rPr>
          <w:rStyle w:val="a9"/>
        </w:rPr>
        <w:t xml:space="preserve"> </w:t>
      </w:r>
      <w:fldSimple w:instr=" DOCVARIABLE rm_name \* MERGEFORMAT " w:fldLock="1">
        <w:r w:rsidRPr="00E80D2F">
          <w:rPr>
            <w:rStyle w:val="a9"/>
          </w:rPr>
          <w:t xml:space="preserve"> Уборщик служебных помещений </w:t>
        </w:r>
      </w:fldSimple>
    </w:p>
    <w:p w:rsidR="00E85DEA" w:rsidRPr="004B7CEF" w:rsidRDefault="00E85DEA" w:rsidP="0063641C">
      <w:r w:rsidRPr="004B7CEF">
        <w:t>3.3. Код по ОК 016-94:</w:t>
      </w:r>
      <w:r w:rsidRPr="004B7CEF">
        <w:rPr>
          <w:rStyle w:val="a9"/>
        </w:rPr>
        <w:t xml:space="preserve"> </w:t>
      </w:r>
      <w:fldSimple w:instr=" DOCVARIABLE codeok \* MERGEFORMAT " w:fldLock="1">
        <w:r w:rsidRPr="00E80D2F">
          <w:rPr>
            <w:rStyle w:val="a9"/>
          </w:rPr>
          <w:t xml:space="preserve"> отсутствует </w:t>
        </w:r>
      </w:fldSimple>
      <w:r w:rsidRPr="004B7CEF">
        <w:rPr>
          <w:rStyle w:val="a9"/>
        </w:rPr>
        <w:t> </w:t>
      </w:r>
    </w:p>
    <w:p w:rsidR="00E85DEA" w:rsidRPr="004B7CEF" w:rsidRDefault="00E85DEA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 w:fldLock="1">
        <w:r w:rsidRPr="00E80D2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B7CEF" w:rsidRDefault="00E85DEA" w:rsidP="003367BB">
            <w:pPr>
              <w:pStyle w:val="a8"/>
            </w:pPr>
            <w:r w:rsidRPr="004B7CEF">
              <w:t>Погрешность измерения</w:t>
            </w:r>
          </w:p>
        </w:tc>
      </w:tr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Pr="004B7CEF" w:rsidRDefault="00E85DEA" w:rsidP="00777D49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2416</w:t>
            </w:r>
          </w:p>
        </w:tc>
        <w:tc>
          <w:tcPr>
            <w:tcW w:w="1560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001181</w:t>
            </w:r>
          </w:p>
        </w:tc>
        <w:tc>
          <w:tcPr>
            <w:tcW w:w="1544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21.12.2017</w:t>
            </w:r>
          </w:p>
        </w:tc>
        <w:tc>
          <w:tcPr>
            <w:tcW w:w="1413" w:type="dxa"/>
            <w:vAlign w:val="center"/>
          </w:tcPr>
          <w:p w:rsidR="00E85DEA" w:rsidRPr="004B7CEF" w:rsidRDefault="00E85DEA" w:rsidP="003367BB">
            <w:pPr>
              <w:pStyle w:val="a8"/>
            </w:pPr>
            <w:r>
              <w:t>±5%</w:t>
            </w:r>
          </w:p>
        </w:tc>
      </w:tr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777D49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E85DEA" w:rsidRDefault="00E85DEA" w:rsidP="003367BB">
            <w:pPr>
              <w:pStyle w:val="a8"/>
            </w:pPr>
            <w:r>
              <w:t>б/н</w:t>
            </w:r>
          </w:p>
        </w:tc>
        <w:tc>
          <w:tcPr>
            <w:tcW w:w="1560" w:type="dxa"/>
            <w:vAlign w:val="center"/>
          </w:tcPr>
          <w:p w:rsidR="00E85DEA" w:rsidRDefault="00E85DE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3367BB">
            <w:pPr>
              <w:pStyle w:val="a8"/>
            </w:pPr>
            <w:r>
              <w:t>±25%</w:t>
            </w:r>
          </w:p>
        </w:tc>
      </w:tr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777D49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E85DEA" w:rsidRDefault="00E85DEA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E85DEA" w:rsidRDefault="00E85DEA" w:rsidP="003367BB">
            <w:pPr>
              <w:pStyle w:val="a8"/>
            </w:pPr>
            <w:r>
              <w:t>Т-17- 587136</w:t>
            </w:r>
          </w:p>
        </w:tc>
        <w:tc>
          <w:tcPr>
            <w:tcW w:w="1544" w:type="dxa"/>
            <w:vAlign w:val="center"/>
          </w:tcPr>
          <w:p w:rsidR="00E85DEA" w:rsidRDefault="00E85DEA" w:rsidP="003367BB">
            <w:pPr>
              <w:pStyle w:val="a8"/>
            </w:pPr>
            <w:r>
              <w:t>26.04.2018</w:t>
            </w:r>
          </w:p>
        </w:tc>
        <w:tc>
          <w:tcPr>
            <w:tcW w:w="1413" w:type="dxa"/>
            <w:vAlign w:val="center"/>
          </w:tcPr>
          <w:p w:rsidR="00E85DEA" w:rsidRDefault="00E85DEA" w:rsidP="003367BB">
            <w:pPr>
              <w:pStyle w:val="a8"/>
            </w:pPr>
            <w:r>
              <w:t>± 0,5 %</w:t>
            </w:r>
          </w:p>
        </w:tc>
      </w:tr>
      <w:tr w:rsidR="00E85DEA" w:rsidRPr="004B7CEF" w:rsidTr="004C53B3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777D49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E85DEA" w:rsidRDefault="00E85DEA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E85DEA" w:rsidRDefault="00E85DEA" w:rsidP="003367BB">
            <w:pPr>
              <w:pStyle w:val="a8"/>
            </w:pPr>
            <w:r>
              <w:t>4-519/17</w:t>
            </w:r>
          </w:p>
        </w:tc>
        <w:tc>
          <w:tcPr>
            <w:tcW w:w="1544" w:type="dxa"/>
            <w:vAlign w:val="center"/>
          </w:tcPr>
          <w:p w:rsidR="00E85DEA" w:rsidRDefault="00E85DEA" w:rsidP="003367BB">
            <w:pPr>
              <w:pStyle w:val="a8"/>
            </w:pPr>
            <w:r>
              <w:t>29.08.2018</w:t>
            </w:r>
          </w:p>
        </w:tc>
        <w:tc>
          <w:tcPr>
            <w:tcW w:w="1413" w:type="dxa"/>
            <w:vAlign w:val="center"/>
          </w:tcPr>
          <w:p w:rsidR="00E85DEA" w:rsidRDefault="00E85DEA" w:rsidP="003367BB">
            <w:pPr>
              <w:pStyle w:val="a8"/>
            </w:pPr>
            <w:r>
              <w:t>± 5 %</w:t>
            </w:r>
          </w:p>
        </w:tc>
      </w:tr>
    </w:tbl>
    <w:p w:rsidR="00E85DEA" w:rsidRPr="004B7CEF" w:rsidRDefault="00E85DEA" w:rsidP="0092778A">
      <w:pPr>
        <w:pStyle w:val="a6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777D49" w:rsidRDefault="00E85DEA" w:rsidP="00AD14A4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777D49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E85DEA" w:rsidRPr="00777D49" w:rsidRDefault="00E85DEA" w:rsidP="00AD14A4">
      <w:r w:rsidRPr="00777D49">
        <w:t>- Постановление Главного государственного санитарного врача РФ от 30.04.2003 N 76 (ред. от 16.09.2013) "О введении в действие ГН 2.2.5.1313-03" (вместе с "ГН 2.2.5.1313-03. Химические факторы производственной среды. Предельно допустимые концентрации (ПДК) вредных веществ в воздухе рабочей зоны. Гигиенические нормативы", утв. Главным государственным санитарным врачом РФ 27.04.2003) (Зарегистрировано в Минюсте России 19.05.2003 N 4568);</w:t>
      </w:r>
    </w:p>
    <w:p w:rsidR="00E85DEA" w:rsidRPr="00777D49" w:rsidRDefault="00E85DEA" w:rsidP="00AD14A4">
      <w:r w:rsidRPr="00777D49">
        <w:t>- ГОСТ 12.1.014-84 Воздух рабочей зоны. Метод измерения концентраций вредных веществ индикаторными трубками, утв. Постановлением Государственного комитета СССР по стандартам от 14 декабря 1984 г. N 4362;</w:t>
      </w:r>
    </w:p>
    <w:p w:rsidR="00E85DEA" w:rsidRPr="004B7CEF" w:rsidRDefault="00E85DEA" w:rsidP="00AD14A4">
      <w:r w:rsidRPr="00777D49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зоны, утв. 12.12.1988 Заместителем Главного государственного санитарного врача СССР.</w:t>
      </w:r>
      <w:r w:rsidRPr="004B7CEF">
        <w:fldChar w:fldCharType="end"/>
      </w:r>
    </w:p>
    <w:p w:rsidR="00E85DEA" w:rsidRPr="004B7CEF" w:rsidRDefault="00E85DE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E85DEA" w:rsidRPr="004B7CEF" w:rsidTr="00EC5A11">
        <w:trPr>
          <w:tblHeader/>
          <w:jc w:val="center"/>
        </w:trPr>
        <w:tc>
          <w:tcPr>
            <w:tcW w:w="3237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Наименование</w:t>
            </w:r>
          </w:p>
          <w:p w:rsidR="00E85DEA" w:rsidRPr="004B7CEF" w:rsidRDefault="00E85DE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E85DEA" w:rsidRPr="004B7CEF" w:rsidRDefault="00E85DEA" w:rsidP="00FF386A">
            <w:pPr>
              <w:pStyle w:val="a8"/>
            </w:pPr>
            <w:r w:rsidRPr="004B7CEF">
              <w:t xml:space="preserve"> Время воздействия, %</w:t>
            </w:r>
          </w:p>
        </w:tc>
      </w:tr>
      <w:tr w:rsidR="00E85DEA" w:rsidRPr="004B7CEF" w:rsidTr="00FF386A">
        <w:trPr>
          <w:jc w:val="center"/>
        </w:trPr>
        <w:tc>
          <w:tcPr>
            <w:tcW w:w="3237" w:type="dxa"/>
            <w:vAlign w:val="center"/>
          </w:tcPr>
          <w:p w:rsidR="00E85DEA" w:rsidRPr="00EC5A11" w:rsidRDefault="00E85DEA" w:rsidP="00FF386A">
            <w:pPr>
              <w:pStyle w:val="a8"/>
              <w:rPr>
                <w:b/>
              </w:rPr>
            </w:pPr>
            <w:r>
              <w:rPr>
                <w:b/>
              </w:rPr>
              <w:lastRenderedPageBreak/>
              <w:t>Помещение</w:t>
            </w:r>
          </w:p>
        </w:tc>
        <w:tc>
          <w:tcPr>
            <w:tcW w:w="1453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E85DEA" w:rsidRPr="004B7CEF" w:rsidRDefault="00E85DEA" w:rsidP="00FF386A">
            <w:pPr>
              <w:pStyle w:val="a8"/>
            </w:pPr>
          </w:p>
        </w:tc>
      </w:tr>
      <w:tr w:rsidR="00E85DEA" w:rsidRPr="004B7CEF" w:rsidTr="00FF386A">
        <w:trPr>
          <w:jc w:val="center"/>
        </w:trPr>
        <w:tc>
          <w:tcPr>
            <w:tcW w:w="3237" w:type="dxa"/>
            <w:vAlign w:val="center"/>
          </w:tcPr>
          <w:p w:rsidR="00E85DEA" w:rsidRPr="00EC5A11" w:rsidRDefault="00E85DEA" w:rsidP="00FF386A">
            <w:pPr>
              <w:pStyle w:val="a8"/>
              <w:rPr>
                <w:i/>
              </w:rPr>
            </w:pPr>
            <w:bookmarkStart w:id="139" w:name="ko1_1462"/>
            <w:bookmarkEnd w:id="139"/>
            <w:r w:rsidRPr="00EC5A11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Менее 1.0</w:t>
            </w:r>
          </w:p>
        </w:tc>
        <w:tc>
          <w:tcPr>
            <w:tcW w:w="1330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85DEA" w:rsidRPr="00EC5A11" w:rsidRDefault="00E85DEA" w:rsidP="00FF386A">
            <w:pPr>
              <w:pStyle w:val="a8"/>
            </w:pPr>
            <w:r w:rsidRPr="00EC5A11">
              <w:t>50</w:t>
            </w:r>
          </w:p>
        </w:tc>
      </w:tr>
      <w:tr w:rsidR="00E85DEA" w:rsidRPr="004B7CEF" w:rsidTr="00FF386A">
        <w:trPr>
          <w:jc w:val="center"/>
        </w:trPr>
        <w:tc>
          <w:tcPr>
            <w:tcW w:w="3237" w:type="dxa"/>
            <w:vAlign w:val="center"/>
          </w:tcPr>
          <w:p w:rsidR="00E85DEA" w:rsidRPr="00EC5A11" w:rsidRDefault="00E85DEA" w:rsidP="00FF386A">
            <w:pPr>
              <w:pStyle w:val="a8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E85DEA" w:rsidRDefault="00E85DEA" w:rsidP="00FF386A">
            <w:pPr>
              <w:pStyle w:val="a8"/>
            </w:pPr>
            <w:r>
              <w:t>Менее 0.5</w:t>
            </w:r>
          </w:p>
        </w:tc>
        <w:tc>
          <w:tcPr>
            <w:tcW w:w="1330" w:type="dxa"/>
            <w:vAlign w:val="center"/>
          </w:tcPr>
          <w:p w:rsidR="00E85DEA" w:rsidRDefault="00E85DE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E85DEA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E85DEA" w:rsidRPr="004B7CEF" w:rsidRDefault="00E85DE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85DEA" w:rsidRPr="00EC5A11" w:rsidRDefault="00E85DEA" w:rsidP="00FF386A">
            <w:pPr>
              <w:pStyle w:val="a8"/>
            </w:pPr>
            <w:r w:rsidRPr="00EC5A11">
              <w:t>50</w:t>
            </w:r>
          </w:p>
        </w:tc>
      </w:tr>
    </w:tbl>
    <w:p w:rsidR="00E85DEA" w:rsidRDefault="00E85DEA" w:rsidP="00367816">
      <w:r>
        <w:t>ННПО - ниже нижнего предела обнаружения</w:t>
      </w:r>
    </w:p>
    <w:p w:rsidR="00E85DEA" w:rsidRPr="004B7CEF" w:rsidRDefault="00E85DEA" w:rsidP="00367816"/>
    <w:p w:rsidR="00E85DEA" w:rsidRPr="004B7CEF" w:rsidRDefault="00E85DEA" w:rsidP="00D76DF8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EC5A11">
          <w:rPr>
            <w:bCs/>
          </w:rPr>
          <w:t>-</w:t>
        </w:r>
        <w:r w:rsidRPr="00EC5A11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4B7CEF" w:rsidRDefault="00E85DEA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777D49" w:rsidTr="00777D4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77D49" w:rsidRDefault="00E85DEA" w:rsidP="00EF6C29">
            <w:pPr>
              <w:pStyle w:val="a8"/>
            </w:pPr>
            <w:r w:rsidRPr="00777D49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77D49" w:rsidRDefault="00E85DEA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77D49" w:rsidRDefault="00E85DEA" w:rsidP="00EF6C29">
            <w:pPr>
              <w:pStyle w:val="a8"/>
            </w:pPr>
            <w:r w:rsidRPr="00777D4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77D49" w:rsidRDefault="00E85DEA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77D49" w:rsidRDefault="00E85DEA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77D49" w:rsidRDefault="00E85DEA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77D49" w:rsidRDefault="00E85DEA" w:rsidP="00EF6C29">
            <w:pPr>
              <w:pStyle w:val="a8"/>
            </w:pPr>
            <w:r w:rsidRPr="00777D49">
              <w:t>Митяева Ольга Александровна</w:t>
            </w:r>
          </w:p>
        </w:tc>
      </w:tr>
      <w:tr w:rsidR="00E85DEA" w:rsidRPr="00777D49" w:rsidTr="00777D4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777D49" w:rsidRDefault="00E85DEA" w:rsidP="00EF6C29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777D49" w:rsidRDefault="00E85DEA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777D49" w:rsidRDefault="00E85DEA" w:rsidP="00EF6C29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777D49" w:rsidRDefault="00E85DEA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777D49" w:rsidRDefault="00E85DEA" w:rsidP="00EF6C29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777D49" w:rsidRDefault="00E85DEA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777D49" w:rsidRDefault="00E85DEA" w:rsidP="00EF6C29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(Ф.И.О.)</w:t>
            </w:r>
          </w:p>
        </w:tc>
      </w:tr>
    </w:tbl>
    <w:p w:rsidR="00E85DEA" w:rsidRPr="004B7CEF" w:rsidRDefault="00E85DEA" w:rsidP="003367BB">
      <w:pPr>
        <w:rPr>
          <w:b/>
          <w:color w:val="000000"/>
        </w:rPr>
      </w:pPr>
    </w:p>
    <w:p w:rsidR="00E85DEA" w:rsidRPr="004B7CEF" w:rsidRDefault="00E85DEA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777D49" w:rsidTr="00777D4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77D49" w:rsidRDefault="00E85DEA" w:rsidP="003367BB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77D49" w:rsidRDefault="00E85DEA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77D49" w:rsidRDefault="00E85DEA" w:rsidP="003367BB">
            <w:pPr>
              <w:pStyle w:val="a8"/>
            </w:pPr>
            <w:r w:rsidRPr="00777D49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777D49" w:rsidRDefault="00E85DEA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77D49" w:rsidRDefault="00E85DEA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777D49" w:rsidRDefault="00E85DEA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777D49" w:rsidRDefault="00E85DEA" w:rsidP="003367BB">
            <w:pPr>
              <w:pStyle w:val="a8"/>
            </w:pPr>
            <w:r w:rsidRPr="00777D49">
              <w:t>Жиров Константин Валерьевич</w:t>
            </w:r>
          </w:p>
        </w:tc>
      </w:tr>
      <w:tr w:rsidR="00E85DEA" w:rsidRPr="00777D49" w:rsidTr="00777D4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777D49" w:rsidRDefault="00E85DEA" w:rsidP="003367BB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777D49" w:rsidRDefault="00E85DEA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777D49" w:rsidRDefault="00E85DEA" w:rsidP="003367BB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777D49" w:rsidRDefault="00E85DEA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777D49" w:rsidRDefault="00E85DEA" w:rsidP="003367BB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777D49" w:rsidRDefault="00E85DEA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777D49" w:rsidRDefault="00E85DEA" w:rsidP="003367BB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(Ф.И.О.)</w:t>
            </w:r>
          </w:p>
        </w:tc>
      </w:tr>
    </w:tbl>
    <w:p w:rsidR="00E85DEA" w:rsidRPr="004B7CEF" w:rsidRDefault="00E85DEA" w:rsidP="00AD5731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66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F27D93" w:rsidRDefault="00E85DEA" w:rsidP="00CF2E61">
      <w:pPr>
        <w:pStyle w:val="1"/>
      </w:pPr>
    </w:p>
    <w:p w:rsidR="00E85DEA" w:rsidRPr="00F27D93" w:rsidRDefault="00E85DEA" w:rsidP="00367816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F27D93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11176/010- Б</w:t>
            </w:r>
          </w:p>
        </w:tc>
      </w:tr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883461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F27D93" w:rsidRDefault="00E85DEA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E85DEA" w:rsidRPr="00F27D93" w:rsidRDefault="00E85DEA" w:rsidP="00240A51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F27D93" w:rsidRDefault="00E85DEA" w:rsidP="00240A51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F27D93" w:rsidRDefault="00E85DEA" w:rsidP="00506D53">
      <w:pPr>
        <w:pStyle w:val="a6"/>
      </w:pPr>
      <w:r w:rsidRPr="00F27D93">
        <w:t>2. Сведения о работодателе:</w:t>
      </w:r>
    </w:p>
    <w:p w:rsidR="00E85DEA" w:rsidRPr="00F27D93" w:rsidRDefault="00E85DEA" w:rsidP="00506D53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A0192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A01923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A01923">
          <w:rPr>
            <w:rStyle w:val="a9"/>
          </w:rPr>
          <w:t>440052, г. Пенза, ул. Ново-Тамбовская, д.9;</w:t>
        </w:r>
        <w:r w:rsidRPr="00A01923">
          <w:rPr>
            <w:u w:val="single"/>
          </w:rPr>
          <w:t xml:space="preserve"> г. Пенза, ул. Кордон Студеный, 42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A01923">
          <w:rPr>
            <w:rStyle w:val="a9"/>
          </w:rPr>
          <w:t xml:space="preserve"> Детский</w:t>
        </w:r>
        <w:r w:rsidRPr="00A01923">
          <w:rPr>
            <w:u w:val="single"/>
          </w:rPr>
          <w:t xml:space="preserve"> санаторий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pPr>
        <w:pStyle w:val="a6"/>
      </w:pPr>
      <w:r w:rsidRPr="00F27D93">
        <w:t>3. Сведения о рабочем месте:</w:t>
      </w:r>
    </w:p>
    <w:p w:rsidR="00E85DEA" w:rsidRPr="00F27D93" w:rsidRDefault="00E85DEA" w:rsidP="00506D53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A01923">
          <w:rPr>
            <w:u w:val="single"/>
          </w:rPr>
          <w:t xml:space="preserve"> 11176/010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A01923">
          <w:rPr>
            <w:rStyle w:val="a9"/>
          </w:rPr>
          <w:t xml:space="preserve"> Уборщик служебных помещений </w:t>
        </w:r>
      </w:fldSimple>
    </w:p>
    <w:p w:rsidR="00E85DEA" w:rsidRPr="00F27D93" w:rsidRDefault="00E85DEA" w:rsidP="00506D53">
      <w:r w:rsidRPr="00F27D93">
        <w:t>3.3. Код по ОК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A01923">
          <w:rPr>
            <w:rStyle w:val="a9"/>
          </w:rPr>
          <w:t xml:space="preserve"> отсутствует </w:t>
        </w:r>
      </w:fldSimple>
      <w:r w:rsidRPr="00F27D93">
        <w:rPr>
          <w:rStyle w:val="a9"/>
        </w:rPr>
        <w:t> </w:t>
      </w:r>
    </w:p>
    <w:p w:rsidR="00E85DEA" w:rsidRPr="00F27D93" w:rsidRDefault="00E85DEA" w:rsidP="00240A51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A0192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F27D93" w:rsidTr="00751B84">
        <w:trPr>
          <w:jc w:val="center"/>
        </w:trPr>
        <w:tc>
          <w:tcPr>
            <w:tcW w:w="4678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E85DEA" w:rsidRPr="00F27D93" w:rsidRDefault="00E85DEA" w:rsidP="0092778A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F27D93" w:rsidRDefault="00E85DEA" w:rsidP="00AD14A4">
      <w:fldSimple w:instr=" DOCVARIABLE izm_nd_new \* MERGEFORMAT " w:fldLock="1">
        <w:r w:rsidRPr="00131383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F27D93" w:rsidRDefault="00E85DEA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F27D93" w:rsidRDefault="00E85DEA" w:rsidP="00745D40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E85DEA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E14D08" w:rsidRDefault="00E85DEA" w:rsidP="00745D40">
            <w:pPr>
              <w:pStyle w:val="a8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Pr="00F27D93" w:rsidRDefault="00E85DEA" w:rsidP="00745D40">
            <w:pPr>
              <w:pStyle w:val="a8"/>
            </w:pPr>
            <w:r>
              <w:t>100</w:t>
            </w:r>
          </w:p>
        </w:tc>
      </w:tr>
      <w:tr w:rsidR="00E85DEA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E14D08" w:rsidRDefault="00E85DEA" w:rsidP="00745D40">
            <w:pPr>
              <w:pStyle w:val="a8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E14D08" w:rsidRDefault="00E85DEA" w:rsidP="00745D40">
            <w:pPr>
              <w:pStyle w:val="a8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F27D93" w:rsidRDefault="00E85DEA" w:rsidP="00367816"/>
    <w:p w:rsidR="00E85DEA" w:rsidRPr="00F27D93" w:rsidRDefault="00E85DEA" w:rsidP="00D76DF8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E14D08">
          <w:rPr>
            <w:bCs/>
          </w:rPr>
          <w:t>-</w:t>
        </w:r>
        <w:r w:rsidRPr="00E14D08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F27D93" w:rsidRDefault="00E85DEA" w:rsidP="00367816">
      <w:pPr>
        <w:spacing w:before="120"/>
        <w:rPr>
          <w:rStyle w:val="a7"/>
        </w:rPr>
      </w:pPr>
      <w:r w:rsidRPr="00F27D93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131383" w:rsidTr="0013138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31383" w:rsidRDefault="00E85DEA" w:rsidP="00AA46ED">
            <w:pPr>
              <w:pStyle w:val="a8"/>
            </w:pPr>
            <w:r w:rsidRPr="0013138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31383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31383" w:rsidRDefault="00E85DEA" w:rsidP="00AA46ED">
            <w:pPr>
              <w:pStyle w:val="a8"/>
            </w:pPr>
            <w:r w:rsidRPr="0013138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131383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31383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131383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131383" w:rsidRDefault="00E85DEA" w:rsidP="00AA46ED">
            <w:pPr>
              <w:pStyle w:val="a8"/>
            </w:pPr>
            <w:r w:rsidRPr="00131383">
              <w:t>Митяева Ольга Александровна</w:t>
            </w:r>
          </w:p>
        </w:tc>
      </w:tr>
      <w:tr w:rsidR="00E85DEA" w:rsidRPr="00131383" w:rsidTr="0013138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131383" w:rsidRDefault="00E85DEA" w:rsidP="00AA46ED">
            <w:pPr>
              <w:pStyle w:val="a8"/>
              <w:rPr>
                <w:b/>
                <w:vertAlign w:val="superscript"/>
              </w:rPr>
            </w:pPr>
            <w:r w:rsidRPr="0013138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13138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131383" w:rsidRDefault="00E85DEA" w:rsidP="00AA46ED">
            <w:pPr>
              <w:pStyle w:val="a8"/>
              <w:rPr>
                <w:b/>
                <w:vertAlign w:val="superscript"/>
              </w:rPr>
            </w:pPr>
            <w:r w:rsidRPr="0013138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13138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131383" w:rsidRDefault="00E85DEA" w:rsidP="00AA46ED">
            <w:pPr>
              <w:pStyle w:val="a8"/>
              <w:rPr>
                <w:b/>
                <w:vertAlign w:val="superscript"/>
              </w:rPr>
            </w:pPr>
            <w:r w:rsidRPr="0013138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13138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131383" w:rsidRDefault="00E85DEA" w:rsidP="00AA46ED">
            <w:pPr>
              <w:pStyle w:val="a8"/>
              <w:rPr>
                <w:b/>
                <w:vertAlign w:val="superscript"/>
              </w:rPr>
            </w:pPr>
            <w:r w:rsidRPr="00131383">
              <w:rPr>
                <w:vertAlign w:val="superscript"/>
              </w:rPr>
              <w:t>(Ф.И.О.)</w:t>
            </w:r>
          </w:p>
        </w:tc>
      </w:tr>
    </w:tbl>
    <w:p w:rsidR="00E85DEA" w:rsidRPr="00F27D93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67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11176/010- ТЖ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3D7A3C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3D7A3C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3D7A3C">
          <w:rPr>
            <w:rStyle w:val="a9"/>
          </w:rPr>
          <w:t>440052, г. Пенза, ул. Ново-Тамбовская, д.9;</w:t>
        </w:r>
        <w:r w:rsidRPr="003D7A3C">
          <w:rPr>
            <w:u w:val="single"/>
          </w:rPr>
          <w:t xml:space="preserve"> г. Пенза, ул. Кордон Студеный, 42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3D7A3C">
          <w:rPr>
            <w:rStyle w:val="a9"/>
          </w:rPr>
          <w:t xml:space="preserve"> Детский</w:t>
        </w:r>
        <w:r w:rsidRPr="003D7A3C">
          <w:rPr>
            <w:u w:val="single"/>
          </w:rPr>
          <w:t xml:space="preserve"> санаторий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3D7A3C">
          <w:rPr>
            <w:u w:val="single"/>
          </w:rPr>
          <w:t xml:space="preserve"> 11176/010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3D7A3C">
          <w:rPr>
            <w:rStyle w:val="a9"/>
          </w:rPr>
          <w:t xml:space="preserve"> Уборщик служебных помещений </w:t>
        </w:r>
      </w:fldSimple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3D7A3C">
          <w:rPr>
            <w:rStyle w:val="a9"/>
          </w:rPr>
          <w:t xml:space="preserve"> отсутствует </w:t>
        </w:r>
      </w:fldSimple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3D7A3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946830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946830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946830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946830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946830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946830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946830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6E3E71" w:rsidRDefault="00E85DEA" w:rsidP="005859B9">
      <w:pPr>
        <w:pStyle w:val="a6"/>
      </w:pPr>
      <w:r w:rsidRPr="006E3E71">
        <w:lastRenderedPageBreak/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3D7A3C">
          <w:t xml:space="preserve"> Уборка и дезинфекция помещений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CF53E9">
          <w:rPr>
            <w:bCs/>
          </w:rPr>
          <w:t>-</w:t>
        </w:r>
        <w:r w:rsidRPr="00CF53E9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E775C3" w:rsidTr="00E775C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775C3" w:rsidRDefault="00E85DEA" w:rsidP="00AA46ED">
            <w:pPr>
              <w:pStyle w:val="a8"/>
            </w:pPr>
            <w:r w:rsidRPr="00E775C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E775C3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775C3" w:rsidRDefault="00E85DEA" w:rsidP="00AA46ED">
            <w:pPr>
              <w:pStyle w:val="a8"/>
            </w:pPr>
            <w:r w:rsidRPr="00E775C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E775C3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775C3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E775C3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775C3" w:rsidRDefault="00E85DEA" w:rsidP="00AA46ED">
            <w:pPr>
              <w:pStyle w:val="a8"/>
            </w:pPr>
            <w:r w:rsidRPr="00E775C3">
              <w:t>Митяева Ольга Александровна</w:t>
            </w:r>
          </w:p>
        </w:tc>
      </w:tr>
      <w:tr w:rsidR="00E85DEA" w:rsidRPr="00E775C3" w:rsidTr="00E775C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E775C3" w:rsidRDefault="00E85DEA" w:rsidP="00AA46ED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E775C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E775C3" w:rsidRDefault="00E85DEA" w:rsidP="00AA46ED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E775C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E775C3" w:rsidRDefault="00E85DEA" w:rsidP="00AA46ED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E775C3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E775C3" w:rsidRDefault="00E85DEA" w:rsidP="00AA46ED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E775C3" w:rsidTr="00E775C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775C3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E775C3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775C3" w:rsidRDefault="00E85DEA" w:rsidP="00AA76D8">
            <w:pPr>
              <w:pStyle w:val="a8"/>
            </w:pPr>
            <w:r w:rsidRPr="00E775C3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E775C3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775C3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E775C3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E775C3" w:rsidRDefault="00E85DEA" w:rsidP="00AA76D8">
            <w:pPr>
              <w:pStyle w:val="a8"/>
            </w:pPr>
            <w:r w:rsidRPr="00E775C3">
              <w:t>Жиров Константин Валерьевич</w:t>
            </w:r>
          </w:p>
        </w:tc>
      </w:tr>
      <w:tr w:rsidR="00E85DEA" w:rsidRPr="00E775C3" w:rsidTr="00E775C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E775C3" w:rsidRDefault="00E85DEA" w:rsidP="00AA76D8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E775C3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E775C3" w:rsidRDefault="00E85DEA" w:rsidP="00AA76D8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E775C3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E775C3" w:rsidRDefault="00E85DEA" w:rsidP="00AA76D8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E775C3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E775C3" w:rsidRDefault="00E85DEA" w:rsidP="00AA76D8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6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E85DEA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85DEA" w:rsidRPr="003947ED" w:rsidTr="00776AA2">
        <w:trPr>
          <w:jc w:val="center"/>
        </w:trPr>
        <w:tc>
          <w:tcPr>
            <w:tcW w:w="1800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85DEA" w:rsidRPr="003947ED" w:rsidRDefault="00E85D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E85DEA" w:rsidRPr="003947ED" w:rsidRDefault="00E85DEA" w:rsidP="00367816">
      <w:pPr>
        <w:pStyle w:val="1"/>
      </w:pPr>
    </w:p>
    <w:p w:rsidR="00E85DEA" w:rsidRPr="003947ED" w:rsidRDefault="00E85DEA" w:rsidP="00367816">
      <w:pPr>
        <w:pStyle w:val="1"/>
      </w:pPr>
      <w:r w:rsidRPr="003947ED">
        <w:t xml:space="preserve">КАРТА № </w:t>
      </w:r>
      <w:fldSimple w:instr=" DOCVARIABLE rm_number \* MERGEFORMAT " w:fldLock="1">
        <w:r w:rsidRPr="0057583D">
          <w:rPr>
            <w:b w:val="0"/>
          </w:rPr>
          <w:t xml:space="preserve"> 11176/011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85DEA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Заведующий детским санаторием - врач-педиатр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85DEA" w:rsidRPr="003947ED" w:rsidRDefault="00E85DEA" w:rsidP="00232C8F">
            <w:r>
              <w:t>Отсутствует</w:t>
            </w:r>
          </w:p>
        </w:tc>
      </w:tr>
      <w:tr w:rsidR="00E85DEA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E85DEA" w:rsidRPr="00C31869" w:rsidRDefault="00E85DEA" w:rsidP="00776AA2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85DEA" w:rsidRPr="00C31869" w:rsidRDefault="00E85DEA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85DEA" w:rsidRPr="003947ED" w:rsidRDefault="00E85DEA" w:rsidP="00776AA2"/>
    <w:p w:rsidR="00E85DEA" w:rsidRPr="003947ED" w:rsidRDefault="00E85DEA" w:rsidP="00776AA2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57583D">
          <w:rPr>
            <w:rStyle w:val="a9"/>
          </w:rPr>
          <w:t xml:space="preserve"> Детский санаторий</w:t>
        </w:r>
      </w:fldSimple>
      <w:r w:rsidRPr="003947ED">
        <w:rPr>
          <w:rStyle w:val="a9"/>
        </w:rPr>
        <w:t> </w:t>
      </w:r>
    </w:p>
    <w:p w:rsidR="00E85DEA" w:rsidRPr="003947ED" w:rsidRDefault="00E85DEA" w:rsidP="00776AA2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57583D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57583D">
          <w:rPr>
            <w:u w:val="single"/>
          </w:rPr>
          <w:t xml:space="preserve">   отсутствует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85DEA" w:rsidRPr="003947ED" w:rsidRDefault="00E85DEA" w:rsidP="00776AA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85DEA" w:rsidRPr="003947ED" w:rsidRDefault="00E85DEA" w:rsidP="00C31869">
            <w:pPr>
              <w:jc w:val="center"/>
            </w:pPr>
            <w:r>
              <w:t>-</w:t>
            </w:r>
          </w:p>
        </w:tc>
      </w:tr>
      <w:tr w:rsidR="00E85DEA" w:rsidRPr="003947ED" w:rsidTr="00C31869">
        <w:tc>
          <w:tcPr>
            <w:tcW w:w="7338" w:type="dxa"/>
            <w:gridSpan w:val="2"/>
          </w:tcPr>
          <w:p w:rsidR="00E85DEA" w:rsidRPr="003947ED" w:rsidRDefault="00E85DEA" w:rsidP="00776AA2">
            <w:r w:rsidRPr="003947ED">
              <w:t>из них: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1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  <w:tr w:rsidR="00E85DEA" w:rsidRPr="003947ED" w:rsidTr="00C31869">
        <w:tc>
          <w:tcPr>
            <w:tcW w:w="5070" w:type="dxa"/>
          </w:tcPr>
          <w:p w:rsidR="00E85DEA" w:rsidRPr="003947ED" w:rsidRDefault="00E85DEA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85DEA" w:rsidRPr="003947ED" w:rsidRDefault="00E85DEA" w:rsidP="00C31869">
            <w:pPr>
              <w:jc w:val="center"/>
            </w:pPr>
            <w:r>
              <w:t>0</w:t>
            </w:r>
          </w:p>
        </w:tc>
      </w:tr>
    </w:tbl>
    <w:p w:rsidR="00E85DEA" w:rsidRPr="003947ED" w:rsidRDefault="00E85DEA" w:rsidP="00776AA2">
      <w:pPr>
        <w:rPr>
          <w:b/>
        </w:rPr>
      </w:pPr>
    </w:p>
    <w:p w:rsidR="00E85DEA" w:rsidRPr="003947ED" w:rsidRDefault="00E85DEA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85DE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85DEA" w:rsidRPr="003947ED" w:rsidRDefault="00E85DEA" w:rsidP="00C31869">
            <w:pPr>
              <w:jc w:val="center"/>
            </w:pPr>
            <w:r>
              <w:t>025-026-030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DEA" w:rsidRPr="003947ED" w:rsidRDefault="00E85DEA" w:rsidP="00AD14A4">
            <w:pPr>
              <w:rPr>
                <w:rStyle w:val="a7"/>
              </w:rPr>
            </w:pPr>
          </w:p>
        </w:tc>
      </w:tr>
    </w:tbl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57583D">
          <w:rPr>
            <w:rStyle w:val="a9"/>
          </w:rPr>
          <w:t xml:space="preserve"> ПЭВМ </w:t>
        </w:r>
      </w:fldSimple>
      <w:r w:rsidRPr="003947ED">
        <w:rPr>
          <w:rStyle w:val="a9"/>
        </w:rPr>
        <w:t> </w:t>
      </w:r>
    </w:p>
    <w:p w:rsidR="00E85DEA" w:rsidRPr="003947ED" w:rsidRDefault="00E85DEA" w:rsidP="00481C22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57583D">
          <w:rPr>
            <w:rStyle w:val="a9"/>
          </w:rPr>
          <w:t xml:space="preserve"> Отсутствуют </w:t>
        </w:r>
      </w:fldSimple>
      <w:r w:rsidRPr="003947ED">
        <w:rPr>
          <w:rStyle w:val="a9"/>
        </w:rPr>
        <w:t> </w:t>
      </w:r>
    </w:p>
    <w:p w:rsidR="00E85DEA" w:rsidRPr="003947ED" w:rsidRDefault="00E85DEA" w:rsidP="00AD14A4">
      <w:pPr>
        <w:rPr>
          <w:rStyle w:val="a7"/>
        </w:rPr>
      </w:pPr>
    </w:p>
    <w:p w:rsidR="00E85DEA" w:rsidRPr="003947ED" w:rsidRDefault="00E85DEA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  <w:tr w:rsidR="00E85DE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85DEA" w:rsidRPr="00C31869" w:rsidRDefault="00E85DE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85DEA" w:rsidRPr="003947ED" w:rsidRDefault="00E85D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85DEA" w:rsidRPr="003947ED" w:rsidRDefault="00E85D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5DEA" w:rsidRPr="003947ED" w:rsidRDefault="00E85DEA" w:rsidP="007657D5">
            <w:pPr>
              <w:pStyle w:val="a8"/>
            </w:pPr>
          </w:p>
        </w:tc>
      </w:tr>
    </w:tbl>
    <w:p w:rsidR="00E85DEA" w:rsidRPr="003947ED" w:rsidRDefault="00E85DEA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lastRenderedPageBreak/>
        <w:t>* Средства индивидуальной защиты</w:t>
      </w:r>
    </w:p>
    <w:p w:rsidR="00E85DEA" w:rsidRPr="003947ED" w:rsidRDefault="00E85DEA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85DEA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5DEA" w:rsidRPr="003947ED" w:rsidRDefault="00E85DEA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E85DEA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E85DEA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DEA" w:rsidRPr="003947ED" w:rsidRDefault="00E85D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E85DEA" w:rsidRPr="003947ED" w:rsidRDefault="00E85DEA" w:rsidP="00481C22">
      <w:pPr>
        <w:rPr>
          <w:rStyle w:val="a7"/>
        </w:rPr>
      </w:pPr>
    </w:p>
    <w:p w:rsidR="00E85DEA" w:rsidRPr="003947ED" w:rsidRDefault="00E85DEA" w:rsidP="007462E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5B286D">
          <w:rPr>
            <w:i/>
            <w:u w:val="single"/>
          </w:rPr>
          <w:t>1. Рекомендации по улучшению условий труда:</w:t>
        </w:r>
        <w:r w:rsidRPr="005B286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5B286D">
          <w:rPr>
            <w:i/>
            <w:u w:val="single"/>
          </w:rPr>
          <w:tab/>
          <w:t>   </w:t>
        </w:r>
        <w:r w:rsidRPr="005B286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5B286D">
          <w:rPr>
            <w:i/>
            <w:u w:val="single"/>
          </w:rPr>
          <w:tab/>
          <w:t>   </w:t>
        </w:r>
        <w:r w:rsidRPr="005B286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85DEA" w:rsidRPr="003947ED" w:rsidRDefault="00E85DEA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5B286D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E85DEA" w:rsidRPr="003947ED" w:rsidRDefault="00E85DEA" w:rsidP="00481C22"/>
    <w:p w:rsidR="00E85DEA" w:rsidRPr="003947ED" w:rsidRDefault="00E85DEA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85DEA" w:rsidRPr="003947ED" w:rsidTr="005758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5758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Pr="003947ED" w:rsidRDefault="00E85DEA" w:rsidP="003C5C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85DEA" w:rsidRPr="00591E45" w:rsidTr="00591E4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91E45" w:rsidRDefault="00E85DEA" w:rsidP="003C5C39">
            <w:pPr>
              <w:pStyle w:val="a8"/>
            </w:pPr>
            <w:r w:rsidRPr="00591E45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91E45" w:rsidRDefault="00E85DEA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91E45" w:rsidRDefault="00E85DEA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91E45" w:rsidRDefault="00E85DEA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91E45" w:rsidRDefault="00E85DEA" w:rsidP="003C5C39">
            <w:pPr>
              <w:pStyle w:val="a8"/>
            </w:pPr>
            <w:r w:rsidRPr="00591E4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91E45" w:rsidRDefault="00E85DEA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91E45" w:rsidRDefault="00E85DEA" w:rsidP="003C5C39">
            <w:pPr>
              <w:pStyle w:val="a8"/>
            </w:pPr>
            <w:r>
              <w:t>22.12.2017</w:t>
            </w:r>
          </w:p>
        </w:tc>
      </w:tr>
      <w:tr w:rsidR="00E85DEA" w:rsidRPr="00591E45" w:rsidTr="00591E4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85DEA" w:rsidRPr="00591E45" w:rsidRDefault="00E85DEA" w:rsidP="003C5C39">
            <w:pPr>
              <w:pStyle w:val="a8"/>
              <w:rPr>
                <w:b/>
                <w:vertAlign w:val="superscript"/>
              </w:rPr>
            </w:pPr>
            <w:r w:rsidRPr="00591E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85DEA" w:rsidRPr="00591E4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5DEA" w:rsidRPr="00591E45" w:rsidRDefault="00E85DEA" w:rsidP="00EF07A3">
            <w:pPr>
              <w:pStyle w:val="a8"/>
              <w:rPr>
                <w:b/>
                <w:vertAlign w:val="superscript"/>
              </w:rPr>
            </w:pPr>
            <w:r w:rsidRPr="00591E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91E4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85DEA" w:rsidRPr="00591E45" w:rsidRDefault="00E85DEA" w:rsidP="00EF07A3">
            <w:pPr>
              <w:pStyle w:val="a8"/>
              <w:rPr>
                <w:b/>
                <w:vertAlign w:val="superscript"/>
              </w:rPr>
            </w:pPr>
            <w:r w:rsidRPr="00591E4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85DEA" w:rsidRPr="00591E45" w:rsidRDefault="00E85DEA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85DEA" w:rsidRPr="00591E45" w:rsidRDefault="00E85DEA" w:rsidP="00EF07A3">
            <w:pPr>
              <w:pStyle w:val="a8"/>
              <w:rPr>
                <w:vertAlign w:val="superscript"/>
              </w:rPr>
            </w:pPr>
            <w:r w:rsidRPr="00591E45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7462E1"/>
    <w:p w:rsidR="00E85DEA" w:rsidRPr="003947ED" w:rsidRDefault="00E85DEA" w:rsidP="007462E1">
      <w:r w:rsidRPr="003947ED">
        <w:lastRenderedPageBreak/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85DEA" w:rsidRPr="003947ED" w:rsidTr="005758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  <w:r>
              <w:t>Червякова Людмила Николаевна</w:t>
            </w:r>
          </w:p>
        </w:tc>
        <w:tc>
          <w:tcPr>
            <w:tcW w:w="283" w:type="dxa"/>
            <w:vAlign w:val="bottom"/>
          </w:tcPr>
          <w:p w:rsidR="00E85DEA" w:rsidRPr="003947E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85DEA" w:rsidRPr="003947ED" w:rsidRDefault="00E85DEA" w:rsidP="004E51DC">
            <w:pPr>
              <w:pStyle w:val="a8"/>
            </w:pPr>
          </w:p>
        </w:tc>
      </w:tr>
      <w:tr w:rsidR="00E85DEA" w:rsidRPr="003947ED" w:rsidTr="005758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85DEA" w:rsidRPr="003947ED" w:rsidRDefault="00E85D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3947ED" w:rsidRDefault="00E85DEA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57583D" w:rsidRDefault="00E85DEA" w:rsidP="00EF07A3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57583D" w:rsidRDefault="00E85DEA" w:rsidP="00EF07A3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57583D" w:rsidRDefault="00E85DEA" w:rsidP="00EF07A3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57583D" w:rsidRDefault="00E85DEA" w:rsidP="00EF07A3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7583D" w:rsidRDefault="00E85DEA" w:rsidP="004E51DC">
            <w:pPr>
              <w:pStyle w:val="a8"/>
            </w:pPr>
          </w:p>
        </w:tc>
      </w:tr>
      <w:tr w:rsidR="00E85DEA" w:rsidRPr="0057583D" w:rsidTr="005758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5DEA" w:rsidRPr="0057583D" w:rsidRDefault="00E85DEA" w:rsidP="00EF07A3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5DEA" w:rsidRPr="0057583D" w:rsidRDefault="00E85DEA" w:rsidP="004E51DC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</w:tbl>
    <w:p w:rsidR="00E85DEA" w:rsidRPr="003947ED" w:rsidRDefault="00E85DEA" w:rsidP="003C5C39"/>
    <w:p w:rsidR="00E85DEA" w:rsidRDefault="00E85DEA" w:rsidP="0043234B">
      <w:pPr>
        <w:sectPr w:rsidR="00E85DEA" w:rsidSect="00E85DEA">
          <w:footerReference w:type="default" r:id="rId6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F27D93" w:rsidRDefault="00E85DEA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F27D93" w:rsidRDefault="00E85DEA" w:rsidP="00CF2E61">
      <w:pPr>
        <w:pStyle w:val="1"/>
      </w:pPr>
    </w:p>
    <w:p w:rsidR="00E85DEA" w:rsidRPr="00F27D93" w:rsidRDefault="00E85DEA" w:rsidP="00367816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F27D93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Б</w:t>
            </w:r>
          </w:p>
        </w:tc>
      </w:tr>
      <w:tr w:rsidR="00E85DEA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F27D93" w:rsidRDefault="00E85DEA" w:rsidP="00883461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F27D93" w:rsidRDefault="00E85DEA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E85DEA" w:rsidRPr="00F27D93" w:rsidRDefault="00E85DEA" w:rsidP="00240A51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F27D93" w:rsidRDefault="00E85DEA" w:rsidP="00240A51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F27D93" w:rsidRDefault="00E85DEA" w:rsidP="00506D53">
      <w:pPr>
        <w:pStyle w:val="a6"/>
      </w:pPr>
      <w:r w:rsidRPr="00F27D93">
        <w:t>2. Сведения о работодателе:</w:t>
      </w:r>
    </w:p>
    <w:p w:rsidR="00E85DEA" w:rsidRPr="00F27D93" w:rsidRDefault="00E85DEA" w:rsidP="00506D53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892401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892401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892401">
          <w:rPr>
            <w:rStyle w:val="a9"/>
          </w:rPr>
          <w:t>440052, г. Пенза, ул. Ново-Тамбовская, д.9;</w:t>
        </w:r>
        <w:r w:rsidRPr="00892401">
          <w:rPr>
            <w:u w:val="single"/>
          </w:rPr>
          <w:t xml:space="preserve"> г. Пенза, ул. Кордон Студеный, 42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892401">
          <w:rPr>
            <w:rStyle w:val="a9"/>
          </w:rPr>
          <w:t xml:space="preserve"> Детский санаторий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pPr>
        <w:pStyle w:val="a6"/>
      </w:pPr>
      <w:r w:rsidRPr="00F27D93">
        <w:t>3. Сведения о рабочем месте:</w:t>
      </w:r>
    </w:p>
    <w:p w:rsidR="00E85DEA" w:rsidRPr="00F27D93" w:rsidRDefault="00E85DEA" w:rsidP="00506D53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892401">
          <w:rPr>
            <w:u w:val="single"/>
          </w:rPr>
          <w:t xml:space="preserve"> 11176/011 </w:t>
        </w:r>
      </w:fldSimple>
      <w:r w:rsidRPr="00F27D93">
        <w:rPr>
          <w:rStyle w:val="a9"/>
        </w:rPr>
        <w:t> </w:t>
      </w:r>
    </w:p>
    <w:p w:rsidR="00E85DEA" w:rsidRPr="00F27D93" w:rsidRDefault="00E85DEA" w:rsidP="00506D53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892401">
          <w:rPr>
            <w:rStyle w:val="a9"/>
          </w:rPr>
          <w:t xml:space="preserve"> Заведующий </w:t>
        </w:r>
        <w:r w:rsidRPr="00892401">
          <w:rPr>
            <w:u w:val="single"/>
          </w:rPr>
          <w:t xml:space="preserve">детским санаторием - врач-педиатр </w:t>
        </w:r>
      </w:fldSimple>
    </w:p>
    <w:p w:rsidR="00E85DEA" w:rsidRPr="00F27D93" w:rsidRDefault="00E85DEA" w:rsidP="00506D53">
      <w:r w:rsidRPr="00F27D93">
        <w:t>3.3. Код по ОК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892401">
          <w:rPr>
            <w:rStyle w:val="a9"/>
          </w:rPr>
          <w:t xml:space="preserve"> отсутствует </w:t>
        </w:r>
      </w:fldSimple>
      <w:r w:rsidRPr="00F27D93">
        <w:rPr>
          <w:rStyle w:val="a9"/>
        </w:rPr>
        <w:t> </w:t>
      </w:r>
    </w:p>
    <w:p w:rsidR="00E85DEA" w:rsidRPr="00F27D93" w:rsidRDefault="00E85DEA" w:rsidP="00240A51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89240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F27D93" w:rsidTr="00751B84">
        <w:trPr>
          <w:jc w:val="center"/>
        </w:trPr>
        <w:tc>
          <w:tcPr>
            <w:tcW w:w="4678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F27D93" w:rsidRDefault="00E85DEA" w:rsidP="00240A51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E85DEA" w:rsidRPr="00F27D93" w:rsidRDefault="00E85DEA" w:rsidP="0092778A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F27D93" w:rsidRDefault="00E85DEA" w:rsidP="00AD14A4">
      <w:fldSimple w:instr=" DOCVARIABLE izm_nd_new \* MERGEFORMAT " w:fldLock="1">
        <w:r w:rsidRPr="00232874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E85DEA" w:rsidRPr="00F27D93" w:rsidRDefault="00E85DEA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85DEA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F27D93" w:rsidRDefault="00E85DEA" w:rsidP="00745D40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E85DEA" w:rsidRPr="00F27D93" w:rsidRDefault="00E85DEA" w:rsidP="00745D40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E85DEA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30176" w:rsidRDefault="00E85DEA" w:rsidP="00745D40">
            <w:pPr>
              <w:pStyle w:val="a8"/>
              <w:jc w:val="left"/>
              <w:rPr>
                <w:b/>
              </w:rPr>
            </w:pPr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E85DEA" w:rsidRPr="00F27D93" w:rsidRDefault="00E85DEA" w:rsidP="00745D40">
            <w:pPr>
              <w:pStyle w:val="a8"/>
            </w:pPr>
            <w:r>
              <w:t>80</w:t>
            </w:r>
          </w:p>
        </w:tc>
      </w:tr>
      <w:tr w:rsidR="00E85DEA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30176" w:rsidRDefault="00E85DEA" w:rsidP="00745D40">
            <w:pPr>
              <w:pStyle w:val="a8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Pr="00F27D93" w:rsidRDefault="00E85DEA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  <w:tr w:rsidR="00E85DEA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E85DEA" w:rsidRPr="00430176" w:rsidRDefault="00E85DEA" w:rsidP="00745D40">
            <w:pPr>
              <w:pStyle w:val="a8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85DEA" w:rsidRDefault="00E85DEA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85DEA" w:rsidRDefault="00E85DEA" w:rsidP="00745D40">
            <w:pPr>
              <w:pStyle w:val="a8"/>
            </w:pPr>
          </w:p>
        </w:tc>
      </w:tr>
    </w:tbl>
    <w:p w:rsidR="00E85DEA" w:rsidRPr="00F27D93" w:rsidRDefault="00E85DEA" w:rsidP="00367816"/>
    <w:p w:rsidR="00E85DEA" w:rsidRPr="00F27D93" w:rsidRDefault="00E85DEA" w:rsidP="00D76DF8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17512F">
          <w:rPr>
            <w:bCs/>
          </w:rPr>
          <w:t>-</w:t>
        </w:r>
        <w:r w:rsidRPr="0017512F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85DEA" w:rsidRPr="00F27D93" w:rsidRDefault="00E85DEA" w:rsidP="00367816">
      <w:pPr>
        <w:spacing w:before="120"/>
        <w:rPr>
          <w:rStyle w:val="a7"/>
        </w:rPr>
      </w:pPr>
      <w:r w:rsidRPr="00F27D93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232874" w:rsidTr="0023287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2874" w:rsidRDefault="00E85DEA" w:rsidP="00AA46ED">
            <w:pPr>
              <w:pStyle w:val="a8"/>
            </w:pPr>
            <w:r w:rsidRPr="00232874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232874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2874" w:rsidRDefault="00E85DEA" w:rsidP="00AA46ED">
            <w:pPr>
              <w:pStyle w:val="a8"/>
            </w:pPr>
            <w:r w:rsidRPr="0023287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232874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2874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232874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232874" w:rsidRDefault="00E85DEA" w:rsidP="00AA46ED">
            <w:pPr>
              <w:pStyle w:val="a8"/>
            </w:pPr>
            <w:r w:rsidRPr="00232874">
              <w:t>Митяева Ольга Александровна</w:t>
            </w:r>
          </w:p>
        </w:tc>
      </w:tr>
      <w:tr w:rsidR="00E85DEA" w:rsidRPr="00232874" w:rsidTr="0023287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232874" w:rsidRDefault="00E85DEA" w:rsidP="00AA46ED">
            <w:pPr>
              <w:pStyle w:val="a8"/>
              <w:rPr>
                <w:b/>
                <w:vertAlign w:val="superscript"/>
              </w:rPr>
            </w:pPr>
            <w:r w:rsidRPr="0023287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232874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232874" w:rsidRDefault="00E85DEA" w:rsidP="00AA46ED">
            <w:pPr>
              <w:pStyle w:val="a8"/>
              <w:rPr>
                <w:b/>
                <w:vertAlign w:val="superscript"/>
              </w:rPr>
            </w:pPr>
            <w:r w:rsidRPr="0023287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232874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232874" w:rsidRDefault="00E85DEA" w:rsidP="00AA46ED">
            <w:pPr>
              <w:pStyle w:val="a8"/>
              <w:rPr>
                <w:b/>
                <w:vertAlign w:val="superscript"/>
              </w:rPr>
            </w:pPr>
            <w:r w:rsidRPr="002328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232874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232874" w:rsidRDefault="00E85DEA" w:rsidP="00AA46ED">
            <w:pPr>
              <w:pStyle w:val="a8"/>
              <w:rPr>
                <w:b/>
                <w:vertAlign w:val="superscript"/>
              </w:rPr>
            </w:pPr>
            <w:r w:rsidRPr="00232874">
              <w:rPr>
                <w:vertAlign w:val="superscript"/>
              </w:rPr>
              <w:t>(Ф.И.О.)</w:t>
            </w:r>
          </w:p>
        </w:tc>
      </w:tr>
    </w:tbl>
    <w:p w:rsidR="00E85DEA" w:rsidRPr="00F27D93" w:rsidRDefault="00E85DEA" w:rsidP="007545C3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70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A31431" w:rsidRDefault="00E85DE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A31431" w:rsidRDefault="00E85DEA" w:rsidP="00585F8C">
      <w:pPr>
        <w:pStyle w:val="1"/>
      </w:pPr>
    </w:p>
    <w:p w:rsidR="00E85DEA" w:rsidRPr="00A31431" w:rsidRDefault="00E85DEA" w:rsidP="0036781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A3143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Ш</w:t>
            </w:r>
          </w:p>
        </w:tc>
      </w:tr>
      <w:tr w:rsidR="00E85DEA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A31431" w:rsidRDefault="00E85DEA" w:rsidP="00883461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A31431" w:rsidRDefault="00E85DEA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E85DEA" w:rsidRPr="00A31431" w:rsidRDefault="00E85DEA" w:rsidP="0030584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A31431" w:rsidRDefault="00E85DEA" w:rsidP="0030584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A31431" w:rsidRDefault="00E85DEA" w:rsidP="00814094">
      <w:pPr>
        <w:pStyle w:val="a6"/>
      </w:pPr>
      <w:r w:rsidRPr="00A31431">
        <w:t>2. Сведения о работодателе:</w:t>
      </w:r>
    </w:p>
    <w:p w:rsidR="00E85DEA" w:rsidRPr="00A31431" w:rsidRDefault="00E85DEA" w:rsidP="0081409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954DE1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954DE1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954DE1">
          <w:rPr>
            <w:rStyle w:val="a9"/>
          </w:rPr>
          <w:t>440052, г. Пенза, ул. Ново-Тамбовская, д.9;</w:t>
        </w:r>
        <w:r w:rsidRPr="00954DE1">
          <w:rPr>
            <w:u w:val="single"/>
          </w:rPr>
          <w:t xml:space="preserve"> г. Пенза, ул. Кордон Студеный, 42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954DE1">
          <w:rPr>
            <w:rStyle w:val="a9"/>
          </w:rPr>
          <w:t xml:space="preserve"> Детский санаторий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pPr>
        <w:pStyle w:val="a6"/>
      </w:pPr>
      <w:r w:rsidRPr="00A31431">
        <w:t>3. Сведения о рабочем месте:</w:t>
      </w:r>
    </w:p>
    <w:p w:rsidR="00E85DEA" w:rsidRPr="00A31431" w:rsidRDefault="00E85DEA" w:rsidP="0081409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954DE1">
          <w:rPr>
            <w:u w:val="single"/>
          </w:rPr>
          <w:t xml:space="preserve"> 11176/011 </w:t>
        </w:r>
      </w:fldSimple>
      <w:r w:rsidRPr="00A31431">
        <w:rPr>
          <w:rStyle w:val="a9"/>
        </w:rPr>
        <w:t> </w:t>
      </w:r>
    </w:p>
    <w:p w:rsidR="00E85DEA" w:rsidRPr="00A31431" w:rsidRDefault="00E85DEA" w:rsidP="0081409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954DE1">
          <w:rPr>
            <w:rStyle w:val="a9"/>
          </w:rPr>
          <w:t xml:space="preserve"> Заведующий </w:t>
        </w:r>
        <w:r w:rsidRPr="00954DE1">
          <w:rPr>
            <w:u w:val="single"/>
          </w:rPr>
          <w:t xml:space="preserve">детским санаторием - врач-педиатр </w:t>
        </w:r>
      </w:fldSimple>
    </w:p>
    <w:p w:rsidR="00E85DEA" w:rsidRPr="00A31431" w:rsidRDefault="00E85DEA" w:rsidP="00814094">
      <w:r w:rsidRPr="00A31431">
        <w:t>3.3. Код по ОК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954DE1">
          <w:rPr>
            <w:rStyle w:val="a9"/>
          </w:rPr>
          <w:t xml:space="preserve"> отсутствует </w:t>
        </w:r>
      </w:fldSimple>
      <w:r w:rsidRPr="00A31431">
        <w:rPr>
          <w:rStyle w:val="a9"/>
        </w:rPr>
        <w:t> </w:t>
      </w:r>
    </w:p>
    <w:p w:rsidR="00E85DEA" w:rsidRPr="00A31431" w:rsidRDefault="00E85DEA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954DE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 w:rsidRPr="00A31431">
              <w:t>Погрешность измерения</w:t>
            </w:r>
          </w:p>
        </w:tc>
      </w:tr>
      <w:tr w:rsidR="00E85DEA" w:rsidRPr="00A31431" w:rsidTr="00C30AD7">
        <w:trPr>
          <w:jc w:val="center"/>
        </w:trPr>
        <w:tc>
          <w:tcPr>
            <w:tcW w:w="4678" w:type="dxa"/>
            <w:vAlign w:val="center"/>
          </w:tcPr>
          <w:p w:rsidR="00E85DEA" w:rsidRPr="00A31431" w:rsidRDefault="00E85DEA" w:rsidP="009A0C0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E85DEA" w:rsidRPr="00A31431" w:rsidRDefault="00E85DEA" w:rsidP="00305844">
            <w:pPr>
              <w:pStyle w:val="a8"/>
            </w:pPr>
            <w:r>
              <w:t>Класс 1 по шуму</w:t>
            </w:r>
          </w:p>
        </w:tc>
      </w:tr>
    </w:tbl>
    <w:p w:rsidR="00E85DEA" w:rsidRPr="00A31431" w:rsidRDefault="00E85DEA" w:rsidP="0092778A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9A0C04" w:rsidRDefault="00E85DEA" w:rsidP="00AD14A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A0C04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E85DEA" w:rsidRPr="00A31431" w:rsidRDefault="00E85DEA" w:rsidP="00AD14A4">
      <w:r w:rsidRPr="009A0C04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E85DEA" w:rsidRPr="00A31431" w:rsidRDefault="00E85DEA" w:rsidP="00A907F6">
      <w:pPr>
        <w:pStyle w:val="a6"/>
      </w:pPr>
      <w:r w:rsidRPr="00A31431">
        <w:t>6. Сведения об источнике шума:</w:t>
      </w:r>
    </w:p>
    <w:p w:rsidR="00E85DEA" w:rsidRPr="00A31431" w:rsidRDefault="00E85DEA" w:rsidP="00072388">
      <w:r w:rsidRPr="00A31431">
        <w:t xml:space="preserve"> </w:t>
      </w:r>
      <w:fldSimple w:instr=" DOCVARIABLE &quot;dop_shum&quot; \* MERGEFORMAT " w:fldLock="1">
        <w:r w:rsidRPr="00954DE1">
          <w:t xml:space="preserve"> ПЭВМ </w:t>
        </w:r>
      </w:fldSimple>
    </w:p>
    <w:p w:rsidR="00E85DEA" w:rsidRPr="00A31431" w:rsidRDefault="00E85DEA" w:rsidP="007C56B5">
      <w:pPr>
        <w:pStyle w:val="a6"/>
      </w:pPr>
      <w:r w:rsidRPr="00A31431">
        <w:t>7. Стратегия измерения шума на рабочем месте в соответствии с ГОСТ Р ИСО 9612-2013:</w:t>
      </w:r>
    </w:p>
    <w:p w:rsidR="00E85DEA" w:rsidRPr="00A31431" w:rsidRDefault="00E85DEA" w:rsidP="007C56B5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85DEA" w:rsidRPr="00A31431" w:rsidRDefault="00E85DEA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85DEA" w:rsidRPr="00A31431" w:rsidRDefault="00E85DEA" w:rsidP="00A907F6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85DEA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E85DEA" w:rsidRPr="00A31431" w:rsidRDefault="00E85DEA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 w:rsidRPr="00A31431">
              <w:t xml:space="preserve">Средняя </w:t>
            </w:r>
          </w:p>
        </w:tc>
      </w:tr>
      <w:tr w:rsidR="00E85DEA" w:rsidRPr="00A31431" w:rsidTr="00C30AD7">
        <w:trPr>
          <w:jc w:val="center"/>
        </w:trPr>
        <w:tc>
          <w:tcPr>
            <w:tcW w:w="3085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46.5; 46.4; 46.9</w:t>
            </w:r>
          </w:p>
        </w:tc>
        <w:tc>
          <w:tcPr>
            <w:tcW w:w="210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46.6</w:t>
            </w:r>
          </w:p>
        </w:tc>
        <w:tc>
          <w:tcPr>
            <w:tcW w:w="1843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72</w:t>
            </w:r>
          </w:p>
        </w:tc>
        <w:tc>
          <w:tcPr>
            <w:tcW w:w="1418" w:type="dxa"/>
            <w:vAlign w:val="center"/>
          </w:tcPr>
          <w:p w:rsidR="00E85DEA" w:rsidRPr="00A31431" w:rsidRDefault="00E85DEA" w:rsidP="007C56B5">
            <w:pPr>
              <w:pStyle w:val="a8"/>
            </w:pPr>
            <w:r>
              <w:t>72</w:t>
            </w:r>
          </w:p>
        </w:tc>
      </w:tr>
    </w:tbl>
    <w:p w:rsidR="00E85DEA" w:rsidRPr="00A31431" w:rsidRDefault="00E85DEA">
      <w:pPr>
        <w:rPr>
          <w:sz w:val="2"/>
          <w:szCs w:val="2"/>
        </w:rPr>
      </w:pPr>
    </w:p>
    <w:p w:rsidR="00E85DEA" w:rsidRPr="00A31431" w:rsidRDefault="00E85DEA" w:rsidP="00FE033F">
      <w:pPr>
        <w:pStyle w:val="a6"/>
      </w:pPr>
      <w:r w:rsidRPr="00A31431">
        <w:t>10. Результат вычисления измеренных величин показателей шума:</w:t>
      </w:r>
    </w:p>
    <w:p w:rsidR="00E85DEA" w:rsidRPr="00A31431" w:rsidRDefault="00E85DEA" w:rsidP="00FE033F">
      <w:pPr>
        <w:pStyle w:val="a6"/>
      </w:pPr>
      <w:fldSimple w:instr=" DOCVARIABLE  shum_result \* MERGEFORMAT " w:fldLock="1">
        <w:r w:rsidRPr="00795B35">
          <w:rPr>
            <w:b w:val="0"/>
            <w:color w:val="auto"/>
          </w:rPr>
          <w:t>Эквивалентный уровень звука на данном рабочем месте составляет 39.6 дБА со стандартной неопределенностью, равной 1.23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 w:rsidRPr="00A31431">
              <w:t>Класс условий труда</w:t>
            </w:r>
          </w:p>
        </w:tc>
      </w:tr>
      <w:tr w:rsidR="00E85DEA" w:rsidRPr="00A31431" w:rsidTr="006939DC">
        <w:trPr>
          <w:jc w:val="center"/>
        </w:trPr>
        <w:tc>
          <w:tcPr>
            <w:tcW w:w="372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lastRenderedPageBreak/>
              <w:t>Эквивалентный уровень звука, дБА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39.6</w:t>
            </w:r>
          </w:p>
        </w:tc>
        <w:tc>
          <w:tcPr>
            <w:tcW w:w="2318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85DEA" w:rsidRPr="00A31431" w:rsidRDefault="00E85DEA" w:rsidP="00E576CE">
            <w:pPr>
              <w:pStyle w:val="a8"/>
            </w:pPr>
            <w:r>
              <w:t>2</w:t>
            </w:r>
          </w:p>
        </w:tc>
      </w:tr>
    </w:tbl>
    <w:p w:rsidR="00E85DEA" w:rsidRPr="00A31431" w:rsidRDefault="00E85DEA" w:rsidP="00A907F6">
      <w:pPr>
        <w:pStyle w:val="a6"/>
      </w:pPr>
      <w:r w:rsidRPr="00A31431">
        <w:t>12. Заключение:</w:t>
      </w:r>
    </w:p>
    <w:p w:rsidR="00E85DEA" w:rsidRPr="00A31431" w:rsidRDefault="00E85DEA" w:rsidP="00D76DF8">
      <w:fldSimple w:instr=" DOCVARIABLE att_zakl \* MERGEFORMAT " w:fldLock="1">
        <w:r w:rsidRPr="00795B35">
          <w:rPr>
            <w:bCs/>
          </w:rPr>
          <w:t>-</w:t>
        </w:r>
        <w:r w:rsidRPr="00795B35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A31431" w:rsidRDefault="00E85DEA" w:rsidP="00367816">
      <w:pPr>
        <w:spacing w:before="120"/>
        <w:rPr>
          <w:rStyle w:val="a7"/>
        </w:rPr>
      </w:pPr>
      <w:r w:rsidRPr="00A31431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A6FBB" w:rsidTr="00BA6FB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FBB" w:rsidRDefault="00E85DEA" w:rsidP="00AA46ED">
            <w:pPr>
              <w:pStyle w:val="a8"/>
            </w:pPr>
            <w:r w:rsidRPr="00BA6FB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FBB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FBB" w:rsidRDefault="00E85DEA" w:rsidP="00AA46ED">
            <w:pPr>
              <w:pStyle w:val="a8"/>
            </w:pPr>
            <w:r w:rsidRPr="00BA6FB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FBB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FBB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A6FBB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FBB" w:rsidRDefault="00E85DEA" w:rsidP="00AA46ED">
            <w:pPr>
              <w:pStyle w:val="a8"/>
            </w:pPr>
            <w:r w:rsidRPr="00BA6FBB">
              <w:t>Митяева Ольга Александровна</w:t>
            </w:r>
          </w:p>
        </w:tc>
      </w:tr>
      <w:tr w:rsidR="00E85DEA" w:rsidRPr="00BA6FBB" w:rsidTr="00BA6FB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A6FBB" w:rsidRDefault="00E85DEA" w:rsidP="00AA46ED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A6FB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A6FBB" w:rsidRDefault="00E85DEA" w:rsidP="00AA46ED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A6FB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A6FBB" w:rsidRDefault="00E85DEA" w:rsidP="00AA46ED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A6FBB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A6FBB" w:rsidRDefault="00E85DEA" w:rsidP="00AA46ED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305844">
      <w:pPr>
        <w:rPr>
          <w:b/>
          <w:color w:val="000000"/>
        </w:rPr>
      </w:pPr>
    </w:p>
    <w:p w:rsidR="00E85DEA" w:rsidRPr="00A31431" w:rsidRDefault="00E85DEA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BA6FBB" w:rsidTr="00BA6FB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FBB" w:rsidRDefault="00E85DEA" w:rsidP="0030584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FBB" w:rsidRDefault="00E85DEA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FBB" w:rsidRDefault="00E85DEA" w:rsidP="00305844">
            <w:pPr>
              <w:pStyle w:val="a8"/>
            </w:pPr>
            <w:r w:rsidRPr="00BA6FBB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BA6FBB" w:rsidRDefault="00E85DEA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FBB" w:rsidRDefault="00E85DEA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BA6FBB" w:rsidRDefault="00E85DEA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BA6FBB" w:rsidRDefault="00E85DEA" w:rsidP="00305844">
            <w:pPr>
              <w:pStyle w:val="a8"/>
            </w:pPr>
            <w:r w:rsidRPr="00BA6FBB">
              <w:t>Жиров Константин Валерьевич</w:t>
            </w:r>
          </w:p>
        </w:tc>
      </w:tr>
      <w:tr w:rsidR="00E85DEA" w:rsidRPr="00BA6FBB" w:rsidTr="00BA6FB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BA6FBB" w:rsidRDefault="00E85DEA" w:rsidP="0030584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BA6FB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BA6FBB" w:rsidRDefault="00E85DEA" w:rsidP="0030584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BA6FB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BA6FBB" w:rsidRDefault="00E85DEA" w:rsidP="0030584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BA6FBB" w:rsidRDefault="00E85DEA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BA6FBB" w:rsidRDefault="00E85DEA" w:rsidP="0030584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(Ф.И.О.)</w:t>
            </w:r>
          </w:p>
        </w:tc>
      </w:tr>
    </w:tbl>
    <w:p w:rsidR="00E85DEA" w:rsidRPr="00A31431" w:rsidRDefault="00E85DEA" w:rsidP="008A7109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71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1D5852" w:rsidRDefault="00E85D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1D5852" w:rsidRDefault="00E85DEA" w:rsidP="000F3C2A">
      <w:pPr>
        <w:pStyle w:val="1"/>
      </w:pPr>
    </w:p>
    <w:p w:rsidR="00E85DEA" w:rsidRPr="001D5852" w:rsidRDefault="00E85DEA" w:rsidP="0036781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1D5852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О</w:t>
            </w:r>
          </w:p>
        </w:tc>
      </w:tr>
      <w:tr w:rsidR="00E85DEA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1D5852" w:rsidRDefault="00E85DEA" w:rsidP="00883461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1D5852" w:rsidRDefault="00E85DEA" w:rsidP="00AD14A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E85DEA" w:rsidRPr="001D5852" w:rsidRDefault="00E85DEA" w:rsidP="00AD14A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1D5852" w:rsidRDefault="00E85DEA" w:rsidP="00250DF5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1D5852" w:rsidRDefault="00E85DEA" w:rsidP="000624A8">
      <w:pPr>
        <w:pStyle w:val="a6"/>
      </w:pPr>
      <w:r w:rsidRPr="001D5852">
        <w:t>2. Сведения о работодателе:</w:t>
      </w:r>
    </w:p>
    <w:p w:rsidR="00E85DEA" w:rsidRPr="001D5852" w:rsidRDefault="00E85DEA" w:rsidP="000624A8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C635D2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635D2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C635D2">
          <w:rPr>
            <w:rStyle w:val="a9"/>
          </w:rPr>
          <w:t>440052, г. Пенза, ул. Ново-Тамбовская, д.9;</w:t>
        </w:r>
        <w:r w:rsidRPr="00C635D2">
          <w:rPr>
            <w:u w:val="single"/>
          </w:rPr>
          <w:t xml:space="preserve"> г. Пенза, ул. Кордон Студеный, 42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C635D2">
          <w:rPr>
            <w:rStyle w:val="a9"/>
          </w:rPr>
          <w:t xml:space="preserve"> Детский санаторий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pPr>
        <w:pStyle w:val="a6"/>
      </w:pPr>
      <w:r w:rsidRPr="001D5852">
        <w:t>3. Сведения о рабочем месте:</w:t>
      </w:r>
    </w:p>
    <w:p w:rsidR="00E85DEA" w:rsidRPr="001D5852" w:rsidRDefault="00E85DEA" w:rsidP="000624A8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C635D2">
          <w:rPr>
            <w:u w:val="single"/>
          </w:rPr>
          <w:t xml:space="preserve"> 11176/011 </w:t>
        </w:r>
      </w:fldSimple>
      <w:r w:rsidRPr="001D5852">
        <w:rPr>
          <w:rStyle w:val="a9"/>
        </w:rPr>
        <w:t> </w:t>
      </w:r>
    </w:p>
    <w:p w:rsidR="00E85DEA" w:rsidRPr="001D5852" w:rsidRDefault="00E85DEA" w:rsidP="000624A8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C635D2">
          <w:rPr>
            <w:rStyle w:val="a9"/>
          </w:rPr>
          <w:t xml:space="preserve"> Заведующий </w:t>
        </w:r>
        <w:r w:rsidRPr="00C635D2">
          <w:rPr>
            <w:u w:val="single"/>
          </w:rPr>
          <w:t xml:space="preserve">детским санаторием - врач-педиатр </w:t>
        </w:r>
      </w:fldSimple>
    </w:p>
    <w:p w:rsidR="00E85DEA" w:rsidRPr="001D5852" w:rsidRDefault="00E85DEA" w:rsidP="000624A8">
      <w:r w:rsidRPr="001D5852">
        <w:t>3.3. Код по ОК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C635D2">
          <w:rPr>
            <w:rStyle w:val="a9"/>
          </w:rPr>
          <w:t xml:space="preserve"> отсутствует </w:t>
        </w:r>
      </w:fldSimple>
      <w:r w:rsidRPr="001D5852">
        <w:rPr>
          <w:rStyle w:val="a9"/>
        </w:rPr>
        <w:t> </w:t>
      </w:r>
    </w:p>
    <w:p w:rsidR="00E85DEA" w:rsidRPr="001D5852" w:rsidRDefault="00E85DEA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C635D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 w:rsidRPr="001D5852">
              <w:t>Погрешность измерения</w:t>
            </w:r>
          </w:p>
        </w:tc>
      </w:tr>
      <w:tr w:rsidR="00E85DEA" w:rsidRPr="001D5852" w:rsidTr="00F912F0">
        <w:trPr>
          <w:jc w:val="center"/>
        </w:trPr>
        <w:tc>
          <w:tcPr>
            <w:tcW w:w="4678" w:type="dxa"/>
            <w:vAlign w:val="center"/>
          </w:tcPr>
          <w:p w:rsidR="00E85DEA" w:rsidRPr="001D5852" w:rsidRDefault="00E85DEA" w:rsidP="00642439">
            <w:pPr>
              <w:pStyle w:val="a8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E85DEA" w:rsidRPr="001D5852" w:rsidRDefault="00E85DEA" w:rsidP="00250DF5">
            <w:pPr>
              <w:pStyle w:val="a8"/>
            </w:pPr>
            <w:r>
              <w:t>±8%</w:t>
            </w:r>
          </w:p>
        </w:tc>
      </w:tr>
    </w:tbl>
    <w:p w:rsidR="00E85DEA" w:rsidRPr="001D5852" w:rsidRDefault="00E85DEA" w:rsidP="0092778A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42439" w:rsidRDefault="00E85DEA" w:rsidP="00AD14A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642439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E85DEA" w:rsidRPr="001D5852" w:rsidRDefault="00E85DEA" w:rsidP="00AD14A4">
      <w:r w:rsidRPr="00642439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E85DEA" w:rsidRPr="001D5852" w:rsidRDefault="00E85DEA" w:rsidP="0036781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85DEA" w:rsidRPr="001D5852" w:rsidTr="00234932">
        <w:trPr>
          <w:jc w:val="center"/>
        </w:trPr>
        <w:tc>
          <w:tcPr>
            <w:tcW w:w="2969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E85DEA" w:rsidRPr="001D5852" w:rsidRDefault="00E85DEA" w:rsidP="00D12EEB">
            <w:pPr>
              <w:pStyle w:val="a8"/>
            </w:pPr>
            <w:r>
              <w:t>с зеркальны отражателем</w:t>
            </w:r>
          </w:p>
        </w:tc>
        <w:tc>
          <w:tcPr>
            <w:tcW w:w="993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0</w:t>
            </w:r>
          </w:p>
        </w:tc>
      </w:tr>
    </w:tbl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1D5852" w:rsidRDefault="00E85DEA" w:rsidP="005C0A9A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85DEA" w:rsidRPr="001D5852" w:rsidRDefault="00E85DEA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7A0317" w:rsidRDefault="00E85DE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85DEA" w:rsidRPr="007A0317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  <w:r w:rsidRPr="007A0317">
              <w:rPr>
                <w:b/>
              </w:rPr>
              <w:t>0</w:t>
            </w:r>
          </w:p>
        </w:tc>
      </w:tr>
      <w:tr w:rsidR="00E85DEA" w:rsidRPr="001D5852" w:rsidTr="000D1F5B">
        <w:trPr>
          <w:jc w:val="center"/>
        </w:trPr>
        <w:tc>
          <w:tcPr>
            <w:tcW w:w="3237" w:type="dxa"/>
            <w:vAlign w:val="center"/>
          </w:tcPr>
          <w:p w:rsidR="00E85DEA" w:rsidRPr="007A0317" w:rsidRDefault="00E85DEA" w:rsidP="005C0A9A">
            <w:pPr>
              <w:pStyle w:val="a8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85DEA" w:rsidRPr="001D5852" w:rsidRDefault="00E85DEA" w:rsidP="00883461">
            <w:pPr>
              <w:pStyle w:val="a8"/>
            </w:pPr>
            <w:r>
              <w:t>451</w:t>
            </w:r>
          </w:p>
        </w:tc>
        <w:tc>
          <w:tcPr>
            <w:tcW w:w="1984" w:type="dxa"/>
            <w:vAlign w:val="center"/>
          </w:tcPr>
          <w:p w:rsidR="00E85DEA" w:rsidRDefault="00E85D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85DEA" w:rsidRPr="001D5852" w:rsidRDefault="00E85D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85DEA" w:rsidRPr="007A0317" w:rsidRDefault="00E85DEA" w:rsidP="00883461">
            <w:pPr>
              <w:pStyle w:val="a8"/>
              <w:rPr>
                <w:b/>
              </w:rPr>
            </w:pPr>
          </w:p>
        </w:tc>
      </w:tr>
    </w:tbl>
    <w:p w:rsidR="00E85DEA" w:rsidRPr="001D5852" w:rsidRDefault="00E85DEA" w:rsidP="00367816"/>
    <w:p w:rsidR="00E85DEA" w:rsidRPr="001D5852" w:rsidRDefault="00E85DEA" w:rsidP="00D76DF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77437B">
          <w:rPr>
            <w:bCs/>
          </w:rPr>
          <w:t>-</w:t>
        </w:r>
        <w:r w:rsidRPr="0077437B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85DEA" w:rsidRPr="001D5852" w:rsidRDefault="00E85DEA" w:rsidP="00367816">
      <w:pPr>
        <w:spacing w:before="120"/>
        <w:rPr>
          <w:rStyle w:val="a7"/>
        </w:rPr>
      </w:pPr>
      <w:r w:rsidRPr="001D5852">
        <w:rPr>
          <w:rStyle w:val="a7"/>
        </w:rPr>
        <w:lastRenderedPageBreak/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87852" w:rsidTr="0058785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87852" w:rsidRDefault="00E85DEA" w:rsidP="00AA46ED">
            <w:pPr>
              <w:pStyle w:val="a8"/>
            </w:pPr>
            <w:r w:rsidRPr="00587852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87852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87852" w:rsidRDefault="00E85DEA" w:rsidP="00AA46ED">
            <w:pPr>
              <w:pStyle w:val="a8"/>
            </w:pPr>
            <w:r w:rsidRPr="0058785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87852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87852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87852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87852" w:rsidRDefault="00E85DEA" w:rsidP="00AA46ED">
            <w:pPr>
              <w:pStyle w:val="a8"/>
            </w:pPr>
            <w:r w:rsidRPr="00587852">
              <w:t>Митяева Ольга Александровна</w:t>
            </w:r>
          </w:p>
        </w:tc>
      </w:tr>
      <w:tr w:rsidR="00E85DEA" w:rsidRPr="00587852" w:rsidTr="0058785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87852" w:rsidRDefault="00E85DEA" w:rsidP="00AA46ED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87852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87852" w:rsidRDefault="00E85DEA" w:rsidP="00AA46ED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87852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87852" w:rsidRDefault="00E85DEA" w:rsidP="00AA46ED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87852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87852" w:rsidRDefault="00E85DEA" w:rsidP="00AA46ED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Pr="001D5852" w:rsidRDefault="00E85DEA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587852" w:rsidTr="0058785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87852" w:rsidRDefault="00E85DEA" w:rsidP="00250DF5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87852" w:rsidRDefault="00E85DEA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87852" w:rsidRDefault="00E85DEA" w:rsidP="00250DF5">
            <w:pPr>
              <w:pStyle w:val="a8"/>
            </w:pPr>
            <w:r w:rsidRPr="00587852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587852" w:rsidRDefault="00E85DEA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87852" w:rsidRDefault="00E85DEA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587852" w:rsidRDefault="00E85DEA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587852" w:rsidRDefault="00E85DEA" w:rsidP="00250DF5">
            <w:pPr>
              <w:pStyle w:val="a8"/>
            </w:pPr>
            <w:r w:rsidRPr="00587852">
              <w:t>Жиров Константин Валерьевич</w:t>
            </w:r>
          </w:p>
        </w:tc>
      </w:tr>
      <w:tr w:rsidR="00E85DEA" w:rsidRPr="00587852" w:rsidTr="0058785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587852" w:rsidRDefault="00E85DEA" w:rsidP="00250DF5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587852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587852" w:rsidRDefault="00E85DEA" w:rsidP="00250DF5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587852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587852" w:rsidRDefault="00E85DEA" w:rsidP="00250DF5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587852" w:rsidRDefault="00E85DEA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587852" w:rsidRDefault="00E85DEA" w:rsidP="00250DF5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(Ф.И.О.)</w:t>
            </w:r>
          </w:p>
        </w:tc>
      </w:tr>
    </w:tbl>
    <w:p w:rsidR="00E85DEA" w:rsidRPr="001D5852" w:rsidRDefault="00E85DEA" w:rsidP="005E714A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72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6E3E71" w:rsidRDefault="00E85DEA" w:rsidP="004D2EF1">
      <w:pPr>
        <w:pStyle w:val="1"/>
      </w:pPr>
    </w:p>
    <w:p w:rsidR="00E85DEA" w:rsidRPr="006E3E71" w:rsidRDefault="00E85DEA" w:rsidP="0036781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6E3E71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ТЖ</w:t>
            </w:r>
          </w:p>
        </w:tc>
      </w:tr>
      <w:tr w:rsidR="00E85DEA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6E3E71" w:rsidRDefault="00E85DEA" w:rsidP="00883461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6E3E71" w:rsidRDefault="00E85DEA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E85DEA" w:rsidRPr="006E3E71" w:rsidRDefault="00E85DEA" w:rsidP="00AA76D8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6E3E71" w:rsidRDefault="00E85DEA" w:rsidP="00AA76D8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6E3E71" w:rsidRDefault="00E85DEA" w:rsidP="002A1163">
      <w:pPr>
        <w:pStyle w:val="a6"/>
      </w:pPr>
      <w:r w:rsidRPr="006E3E71">
        <w:t>2. Сведения о работодателе:</w:t>
      </w:r>
    </w:p>
    <w:p w:rsidR="00E85DEA" w:rsidRPr="006E3E71" w:rsidRDefault="00E85DEA" w:rsidP="002A1163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553247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553247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553247">
          <w:rPr>
            <w:rStyle w:val="a9"/>
          </w:rPr>
          <w:t>440052, г. Пенза, ул. Ново-Тамбовская, д.9;</w:t>
        </w:r>
        <w:r w:rsidRPr="00553247">
          <w:rPr>
            <w:u w:val="single"/>
          </w:rPr>
          <w:t xml:space="preserve"> г. Пенза, ул. Кордон Студеный, 42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553247">
          <w:rPr>
            <w:rStyle w:val="a9"/>
          </w:rPr>
          <w:t xml:space="preserve"> Детский санаторий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pPr>
        <w:pStyle w:val="a6"/>
      </w:pPr>
      <w:r w:rsidRPr="006E3E71">
        <w:t>3. Сведения о рабочем месте:</w:t>
      </w:r>
    </w:p>
    <w:p w:rsidR="00E85DEA" w:rsidRPr="006E3E71" w:rsidRDefault="00E85DEA" w:rsidP="002A1163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553247">
          <w:rPr>
            <w:u w:val="single"/>
          </w:rPr>
          <w:t xml:space="preserve"> 11176/011 </w:t>
        </w:r>
      </w:fldSimple>
      <w:r w:rsidRPr="006E3E71">
        <w:rPr>
          <w:rStyle w:val="a9"/>
        </w:rPr>
        <w:t> </w:t>
      </w:r>
    </w:p>
    <w:p w:rsidR="00E85DEA" w:rsidRPr="006E3E71" w:rsidRDefault="00E85DEA" w:rsidP="002A1163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553247">
          <w:rPr>
            <w:rStyle w:val="a9"/>
          </w:rPr>
          <w:t xml:space="preserve"> Заведующий </w:t>
        </w:r>
        <w:r w:rsidRPr="00553247">
          <w:rPr>
            <w:u w:val="single"/>
          </w:rPr>
          <w:t xml:space="preserve">детским санаторием - врач-педиатр </w:t>
        </w:r>
      </w:fldSimple>
    </w:p>
    <w:p w:rsidR="00E85DEA" w:rsidRPr="006E3E71" w:rsidRDefault="00E85DEA" w:rsidP="002A1163">
      <w:r w:rsidRPr="006E3E71">
        <w:t>3.3. Код по ОК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553247">
          <w:rPr>
            <w:rStyle w:val="a9"/>
          </w:rPr>
          <w:t xml:space="preserve"> отсутствует </w:t>
        </w:r>
      </w:fldSimple>
      <w:r w:rsidRPr="006E3E71">
        <w:rPr>
          <w:rStyle w:val="a9"/>
        </w:rPr>
        <w:t> </w:t>
      </w:r>
    </w:p>
    <w:p w:rsidR="00E85DEA" w:rsidRPr="006E3E71" w:rsidRDefault="00E85DEA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55324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 w:rsidRPr="006E3E71">
              <w:t>Погрешность измерения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Pr="006E3E71" w:rsidRDefault="00E85DEA" w:rsidP="00200C8C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6E3E71" w:rsidRDefault="00E85DEA" w:rsidP="00AA76D8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00C8C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±10`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00C8C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±0,20мм; ±0,30см; ±0,40дм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00C8C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±3%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00C8C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E85DEA" w:rsidRPr="006E3E71" w:rsidTr="00310C71">
        <w:trPr>
          <w:jc w:val="center"/>
        </w:trPr>
        <w:tc>
          <w:tcPr>
            <w:tcW w:w="4678" w:type="dxa"/>
            <w:vAlign w:val="center"/>
          </w:tcPr>
          <w:p w:rsidR="00E85DEA" w:rsidRDefault="00E85DEA" w:rsidP="00200C8C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E85DEA" w:rsidRDefault="00E85DEA" w:rsidP="00AA76D8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85DEA" w:rsidRDefault="00E85DEA" w:rsidP="00AA76D8">
            <w:pPr>
              <w:pStyle w:val="a8"/>
            </w:pPr>
            <w:r>
              <w:t>-</w:t>
            </w:r>
          </w:p>
        </w:tc>
      </w:tr>
    </w:tbl>
    <w:p w:rsidR="00E85DEA" w:rsidRPr="006E3E71" w:rsidRDefault="00E85DEA" w:rsidP="0092778A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6E3E71" w:rsidRDefault="00E85DEA" w:rsidP="00AD14A4">
      <w:fldSimple w:instr=" DOCVARIABLE izm_nd_new \* MERGEFORMAT " w:fldLock="1">
        <w:r w:rsidRPr="00200C8C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6E3E71" w:rsidRDefault="00E85DEA" w:rsidP="005859B9">
      <w:pPr>
        <w:pStyle w:val="a6"/>
      </w:pPr>
      <w:r w:rsidRPr="006E3E71">
        <w:lastRenderedPageBreak/>
        <w:t xml:space="preserve">6. Краткое описание выполняемой работы: </w:t>
      </w:r>
    </w:p>
    <w:p w:rsidR="00E85DEA" w:rsidRPr="006E3E71" w:rsidRDefault="00E85DEA" w:rsidP="005859B9">
      <w:fldSimple w:instr=" DOCVARIABLE operac \* MERGEFORMAT " w:fldLock="1">
        <w:r w:rsidRPr="00553247">
          <w:t xml:space="preserve"> Руководство работой детского санатория </w:t>
        </w:r>
      </w:fldSimple>
    </w:p>
    <w:p w:rsidR="00E85DEA" w:rsidRPr="006E3E71" w:rsidRDefault="00E85DEA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85DEA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85DEA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EA" w:rsidRPr="006E3E71" w:rsidRDefault="00E85D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85DEA" w:rsidRPr="006E3E71" w:rsidRDefault="00E85DEA" w:rsidP="00367816"/>
    <w:p w:rsidR="00E85DEA" w:rsidRPr="006E3E71" w:rsidRDefault="00E85DEA" w:rsidP="00D76DF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6C10CB">
          <w:rPr>
            <w:bCs/>
          </w:rPr>
          <w:t>-</w:t>
        </w:r>
        <w:r w:rsidRPr="006C10CB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E85DEA" w:rsidRPr="006E3E71" w:rsidRDefault="00E85DEA" w:rsidP="00367816">
      <w:pPr>
        <w:spacing w:before="120"/>
        <w:rPr>
          <w:rStyle w:val="a7"/>
        </w:rPr>
      </w:pPr>
      <w:r w:rsidRPr="006E3E71">
        <w:rPr>
          <w:rStyle w:val="a7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8E72AE" w:rsidTr="008E72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E72AE" w:rsidRDefault="00E85DEA" w:rsidP="00AA46ED">
            <w:pPr>
              <w:pStyle w:val="a8"/>
            </w:pPr>
            <w:r w:rsidRPr="008E72AE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E72AE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E72AE" w:rsidRDefault="00E85DEA" w:rsidP="00AA46ED">
            <w:pPr>
              <w:pStyle w:val="a8"/>
            </w:pPr>
            <w:r w:rsidRPr="008E72A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E72AE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E72AE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E72AE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E72AE" w:rsidRDefault="00E85DEA" w:rsidP="00AA46ED">
            <w:pPr>
              <w:pStyle w:val="a8"/>
            </w:pPr>
            <w:r w:rsidRPr="008E72AE">
              <w:t>Митяева Ольга Александровна</w:t>
            </w:r>
          </w:p>
        </w:tc>
      </w:tr>
      <w:tr w:rsidR="00E85DEA" w:rsidRPr="008E72AE" w:rsidTr="008E72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8E72AE" w:rsidRDefault="00E85DEA" w:rsidP="00AA46ED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8E72AE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8E72AE" w:rsidRDefault="00E85DEA" w:rsidP="00AA46ED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8E72AE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8E72AE" w:rsidRDefault="00E85DEA" w:rsidP="00AA46ED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E72AE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8E72AE" w:rsidRDefault="00E85DEA" w:rsidP="00AA46ED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Pr="006E3E71" w:rsidRDefault="00E85DEA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8E72AE" w:rsidTr="008E72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E72AE" w:rsidRDefault="00E85DEA" w:rsidP="00AA76D8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E72AE" w:rsidRDefault="00E85DEA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E72AE" w:rsidRDefault="00E85DEA" w:rsidP="00AA76D8">
            <w:pPr>
              <w:pStyle w:val="a8"/>
            </w:pPr>
            <w:r w:rsidRPr="008E72AE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8E72AE" w:rsidRDefault="00E85DEA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E72AE" w:rsidRDefault="00E85DEA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8E72AE" w:rsidRDefault="00E85DEA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8E72AE" w:rsidRDefault="00E85DEA" w:rsidP="00AA76D8">
            <w:pPr>
              <w:pStyle w:val="a8"/>
            </w:pPr>
            <w:r w:rsidRPr="008E72AE">
              <w:t>Жиров Константин Валерьевич</w:t>
            </w:r>
          </w:p>
        </w:tc>
      </w:tr>
      <w:tr w:rsidR="00E85DEA" w:rsidRPr="008E72AE" w:rsidTr="008E72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8E72AE" w:rsidRDefault="00E85DEA" w:rsidP="00AA76D8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8E72AE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8E72AE" w:rsidRDefault="00E85DEA" w:rsidP="00AA76D8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8E72AE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8E72AE" w:rsidRDefault="00E85DEA" w:rsidP="00AA76D8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8E72AE" w:rsidRDefault="00E85DEA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8E72AE" w:rsidRDefault="00E85DEA" w:rsidP="00AA76D8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(Ф.И.О.)</w:t>
            </w:r>
          </w:p>
        </w:tc>
      </w:tr>
    </w:tbl>
    <w:p w:rsidR="00E85DEA" w:rsidRPr="006E3E71" w:rsidRDefault="00E85DEA" w:rsidP="00B617C4">
      <w:pPr>
        <w:spacing w:before="120"/>
      </w:pPr>
    </w:p>
    <w:p w:rsidR="00E85DEA" w:rsidRDefault="00E85DEA" w:rsidP="0043234B">
      <w:pPr>
        <w:sectPr w:rsidR="00E85DEA" w:rsidSect="00E85DEA">
          <w:footerReference w:type="default" r:id="rId7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E85DEA" w:rsidRDefault="00E85DEA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85DEA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85DEA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85DEA" w:rsidRPr="005C43EF" w:rsidRDefault="00E85DEA" w:rsidP="00794E17">
      <w:pPr>
        <w:pStyle w:val="1"/>
      </w:pPr>
    </w:p>
    <w:p w:rsidR="00E85DEA" w:rsidRPr="005C43EF" w:rsidRDefault="00E85DEA" w:rsidP="00367816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EA" w:rsidRPr="005C43EF" w:rsidRDefault="00E85D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Н</w:t>
            </w:r>
          </w:p>
        </w:tc>
      </w:tr>
      <w:tr w:rsidR="00E85DEA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EA" w:rsidRPr="005C43EF" w:rsidRDefault="00E85DEA" w:rsidP="00883461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85DEA" w:rsidRPr="00704BFB" w:rsidRDefault="00E85DEA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E85DEA" w:rsidRPr="00704BFB" w:rsidRDefault="00E85DEA" w:rsidP="005C43EF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E85DEA" w:rsidRPr="00704BFB" w:rsidRDefault="00E85DEA" w:rsidP="005C43EF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E85DEA" w:rsidRPr="005C43EF" w:rsidRDefault="00E85DEA" w:rsidP="00F17946">
      <w:pPr>
        <w:pStyle w:val="a6"/>
      </w:pPr>
      <w:r w:rsidRPr="005C43EF">
        <w:t>2. Сведения о работодателе:</w:t>
      </w:r>
    </w:p>
    <w:p w:rsidR="00E85DEA" w:rsidRPr="005C43EF" w:rsidRDefault="00E85DEA" w:rsidP="00F17946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BC5DEF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BC5DEF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BC5DEF">
          <w:rPr>
            <w:rStyle w:val="a9"/>
          </w:rPr>
          <w:t>440052, г. Пенза, ул. Ново-Тамбовская, д.9;</w:t>
        </w:r>
        <w:r w:rsidRPr="00BC5DEF">
          <w:rPr>
            <w:u w:val="single"/>
          </w:rPr>
          <w:t xml:space="preserve"> г. Пенза, ул. Кордон Студеный, 42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BC5DEF">
          <w:rPr>
            <w:rStyle w:val="a9"/>
          </w:rPr>
          <w:t xml:space="preserve"> Детский санаторий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pPr>
        <w:pStyle w:val="a6"/>
      </w:pPr>
      <w:r w:rsidRPr="005C43EF">
        <w:t>3. Сведения о рабочем месте:</w:t>
      </w:r>
    </w:p>
    <w:p w:rsidR="00E85DEA" w:rsidRPr="005C43EF" w:rsidRDefault="00E85DEA" w:rsidP="00F17946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BC5DEF">
          <w:rPr>
            <w:u w:val="single"/>
          </w:rPr>
          <w:t xml:space="preserve"> 11176/011 </w:t>
        </w:r>
      </w:fldSimple>
      <w:r w:rsidRPr="005C43EF">
        <w:rPr>
          <w:rStyle w:val="a9"/>
        </w:rPr>
        <w:t> </w:t>
      </w:r>
    </w:p>
    <w:p w:rsidR="00E85DEA" w:rsidRPr="005C43EF" w:rsidRDefault="00E85DEA" w:rsidP="00F17946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BC5DEF">
          <w:rPr>
            <w:rStyle w:val="a9"/>
          </w:rPr>
          <w:t xml:space="preserve"> Заведующий </w:t>
        </w:r>
        <w:r w:rsidRPr="00BC5DEF">
          <w:rPr>
            <w:u w:val="single"/>
          </w:rPr>
          <w:t xml:space="preserve">детским санаторием - врач-педиатр </w:t>
        </w:r>
      </w:fldSimple>
    </w:p>
    <w:p w:rsidR="00E85DEA" w:rsidRPr="005C43EF" w:rsidRDefault="00E85DEA" w:rsidP="00F17946">
      <w:r w:rsidRPr="005C43EF">
        <w:t>3.3. Код по ОК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BC5DEF">
          <w:rPr>
            <w:rStyle w:val="a9"/>
          </w:rPr>
          <w:t xml:space="preserve"> отсутствует </w:t>
        </w:r>
      </w:fldSimple>
      <w:r w:rsidRPr="005C43EF">
        <w:rPr>
          <w:rStyle w:val="a9"/>
        </w:rPr>
        <w:t> </w:t>
      </w:r>
    </w:p>
    <w:p w:rsidR="00E85DEA" w:rsidRPr="004F614B" w:rsidRDefault="00E85DEA" w:rsidP="005C43EF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BC5DE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 w:rsidRPr="004F614B">
              <w:t>Погрешность измерения</w:t>
            </w:r>
          </w:p>
        </w:tc>
      </w:tr>
      <w:tr w:rsidR="00E85DEA" w:rsidRPr="004F614B" w:rsidTr="005C43EF">
        <w:trPr>
          <w:jc w:val="center"/>
        </w:trPr>
        <w:tc>
          <w:tcPr>
            <w:tcW w:w="4678" w:type="dxa"/>
            <w:vAlign w:val="center"/>
          </w:tcPr>
          <w:p w:rsidR="00E85DEA" w:rsidRPr="004F614B" w:rsidRDefault="00E85DEA" w:rsidP="00EA0090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E85DEA" w:rsidRPr="004F614B" w:rsidRDefault="00E85DEA" w:rsidP="005C43EF">
            <w:pPr>
              <w:pStyle w:val="a8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</w:tbl>
    <w:p w:rsidR="00E85DEA" w:rsidRPr="005C43EF" w:rsidRDefault="00E85DEA" w:rsidP="0092778A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85DEA" w:rsidRPr="005C43EF" w:rsidRDefault="00E85DEA" w:rsidP="00AD14A4">
      <w:fldSimple w:instr=" DOCVARIABLE izm_nd_new \* MERGEFORMAT " w:fldLock="1">
        <w:r w:rsidRPr="00EA0090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E85DEA" w:rsidRPr="005C43EF" w:rsidRDefault="00E85DEA" w:rsidP="005859B9">
      <w:pPr>
        <w:pStyle w:val="a6"/>
      </w:pPr>
      <w:r w:rsidRPr="005C43EF">
        <w:t xml:space="preserve">6. Краткое описание выполняемой работы: </w:t>
      </w:r>
    </w:p>
    <w:p w:rsidR="00E85DEA" w:rsidRPr="005C43EF" w:rsidRDefault="00E85DEA" w:rsidP="005859B9">
      <w:fldSimple w:instr=" DOCVARIABLE operac \* MERGEFORMAT " w:fldLock="1">
        <w:r w:rsidRPr="00BC5DEF">
          <w:t xml:space="preserve"> Руководство работой детского санатория </w:t>
        </w:r>
      </w:fldSimple>
    </w:p>
    <w:p w:rsidR="00E85DEA" w:rsidRPr="005C43EF" w:rsidRDefault="00E85DEA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E85DEA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Показатели напряженности</w:t>
            </w:r>
          </w:p>
          <w:p w:rsidR="00E85DEA" w:rsidRPr="005C43EF" w:rsidRDefault="00E85DEA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Класс условий труда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  <w:tr w:rsidR="00E85DEA" w:rsidRPr="005C43EF" w:rsidTr="00FC4076">
        <w:trPr>
          <w:jc w:val="center"/>
        </w:trPr>
        <w:tc>
          <w:tcPr>
            <w:tcW w:w="4113" w:type="dxa"/>
            <w:vAlign w:val="center"/>
          </w:tcPr>
          <w:p w:rsidR="00E85DEA" w:rsidRPr="005C43EF" w:rsidRDefault="00E85DEA" w:rsidP="00FC4076">
            <w:pPr>
              <w:pStyle w:val="a8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85DEA" w:rsidRPr="005C43EF" w:rsidRDefault="00E85DEA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E85DEA" w:rsidRPr="005C43EF" w:rsidRDefault="00E85DEA" w:rsidP="00FC4076">
            <w:pPr>
              <w:pStyle w:val="a8"/>
            </w:pPr>
            <w:r>
              <w:t>1</w:t>
            </w:r>
          </w:p>
        </w:tc>
      </w:tr>
    </w:tbl>
    <w:p w:rsidR="00E85DEA" w:rsidRPr="005C43EF" w:rsidRDefault="00E85DEA" w:rsidP="00D76DF8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444D4B">
          <w:rPr>
            <w:bCs/>
          </w:rPr>
          <w:t>-</w:t>
        </w:r>
        <w:r w:rsidRPr="00444D4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E85DEA" w:rsidRPr="005C43EF" w:rsidRDefault="00E85DEA" w:rsidP="00BF498E">
      <w:pPr>
        <w:rPr>
          <w:rStyle w:val="a7"/>
        </w:rPr>
      </w:pPr>
      <w:r w:rsidRPr="005C43EF">
        <w:rPr>
          <w:rStyle w:val="a7"/>
        </w:rPr>
        <w:t>9. 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D544E1" w:rsidTr="00D544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544E1" w:rsidRDefault="00E85DEA" w:rsidP="00AA46ED">
            <w:pPr>
              <w:pStyle w:val="a8"/>
            </w:pPr>
            <w:r w:rsidRPr="00D544E1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544E1" w:rsidRDefault="00E85DEA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544E1" w:rsidRDefault="00E85DEA" w:rsidP="00AA46ED">
            <w:pPr>
              <w:pStyle w:val="a8"/>
            </w:pPr>
            <w:r w:rsidRPr="00D544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544E1" w:rsidRDefault="00E85DEA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544E1" w:rsidRDefault="00E85DEA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544E1" w:rsidRDefault="00E85DEA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544E1" w:rsidRDefault="00E85DEA" w:rsidP="00AA46ED">
            <w:pPr>
              <w:pStyle w:val="a8"/>
            </w:pPr>
            <w:r w:rsidRPr="00D544E1">
              <w:t>Митяева Ольга Александровна</w:t>
            </w:r>
          </w:p>
        </w:tc>
      </w:tr>
      <w:tr w:rsidR="00E85DEA" w:rsidRPr="00D544E1" w:rsidTr="00D544E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D544E1" w:rsidRDefault="00E85DEA" w:rsidP="00AA46ED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D544E1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D544E1" w:rsidRDefault="00E85DEA" w:rsidP="00AA46ED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D544E1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D544E1" w:rsidRDefault="00E85DEA" w:rsidP="00AA46ED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D544E1" w:rsidRDefault="00E85DEA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D544E1" w:rsidRDefault="00E85DEA" w:rsidP="00AA46ED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(Ф.И.О.)</w:t>
            </w:r>
          </w:p>
        </w:tc>
      </w:tr>
    </w:tbl>
    <w:p w:rsidR="00E85DEA" w:rsidRDefault="00E85DEA" w:rsidP="00F31233">
      <w:pPr>
        <w:spacing w:before="120"/>
      </w:pPr>
    </w:p>
    <w:p w:rsidR="00E85DEA" w:rsidRPr="003E2F4E" w:rsidRDefault="00E85DEA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85DEA" w:rsidRPr="00D544E1" w:rsidTr="00D544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544E1" w:rsidRDefault="00E85DEA" w:rsidP="005C43EF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544E1" w:rsidRDefault="00E85DEA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544E1" w:rsidRDefault="00E85DEA" w:rsidP="005C43EF">
            <w:pPr>
              <w:pStyle w:val="a8"/>
            </w:pPr>
            <w:r w:rsidRPr="00D544E1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5DEA" w:rsidRPr="00D544E1" w:rsidRDefault="00E85DEA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544E1" w:rsidRDefault="00E85DEA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DEA" w:rsidRPr="00D544E1" w:rsidRDefault="00E85DEA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DEA" w:rsidRPr="00D544E1" w:rsidRDefault="00E85DEA" w:rsidP="005C43EF">
            <w:pPr>
              <w:pStyle w:val="a8"/>
            </w:pPr>
            <w:r w:rsidRPr="00D544E1">
              <w:t>Жиров Константин Валерьевич</w:t>
            </w:r>
          </w:p>
        </w:tc>
      </w:tr>
      <w:tr w:rsidR="00E85DEA" w:rsidRPr="00D544E1" w:rsidTr="00D544E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85DEA" w:rsidRPr="00D544E1" w:rsidRDefault="00E85DEA" w:rsidP="005C43EF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85DEA" w:rsidRPr="00D544E1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85DEA" w:rsidRPr="00D544E1" w:rsidRDefault="00E85DEA" w:rsidP="005C43EF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85DEA" w:rsidRPr="00D544E1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DEA" w:rsidRPr="00D544E1" w:rsidRDefault="00E85DEA" w:rsidP="005C43EF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5DEA" w:rsidRPr="00D544E1" w:rsidRDefault="00E85DEA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85DEA" w:rsidRPr="00D544E1" w:rsidRDefault="00E85DEA" w:rsidP="005C43EF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(Ф.И.О.)</w:t>
            </w:r>
          </w:p>
        </w:tc>
      </w:tr>
    </w:tbl>
    <w:p w:rsidR="00E85DEA" w:rsidRPr="005C43EF" w:rsidRDefault="00E85DEA" w:rsidP="005C43EF">
      <w:pPr>
        <w:spacing w:before="120"/>
      </w:pPr>
    </w:p>
    <w:p w:rsidR="007D1852" w:rsidRPr="0043234B" w:rsidRDefault="00E85DEA" w:rsidP="0043234B">
      <w:r>
        <w:fldChar w:fldCharType="end"/>
      </w:r>
      <w:bookmarkStart w:id="140" w:name="_GoBack"/>
      <w:bookmarkEnd w:id="140"/>
    </w:p>
    <w:sectPr w:rsidR="007D1852" w:rsidRPr="0043234B" w:rsidSect="00E85DEA">
      <w:footerReference w:type="default" r:id="rId74"/>
      <w:type w:val="oddPage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641" w:rsidRDefault="00840641" w:rsidP="00E85DEA">
      <w:r>
        <w:separator/>
      </w:r>
    </w:p>
  </w:endnote>
  <w:endnote w:type="continuationSeparator" w:id="0">
    <w:p w:rsidR="00840641" w:rsidRDefault="00840641" w:rsidP="00E8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EA" w:rsidRDefault="00E85DEA">
    <w:pPr>
      <w:pStyle w:val="aa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11176/002-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 xml:space="preserve">Копирование и распространение протокола без разрешения ИЛ ООО «Охрана. Безопасность» </w:t>
    </w:r>
    <w:r w:rsidRPr="00A31431">
      <w:rPr>
        <w:sz w:val="22"/>
        <w:szCs w:val="22"/>
      </w:rPr>
      <w:t>запрещено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11176/002-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</w:t>
    </w:r>
    <w:r w:rsidRPr="001D5852">
      <w:rPr>
        <w:sz w:val="22"/>
        <w:szCs w:val="22"/>
      </w:rPr>
      <w:t xml:space="preserve"> и распространение протокола без разрешения ИЛ ООО «Охрана. Безопасность» запрещено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11176/002-</w:t>
          </w:r>
          <w:r>
            <w:rPr>
              <w:sz w:val="20"/>
              <w:szCs w:val="20"/>
            </w:rPr>
            <w:t xml:space="preserve"> ТЖ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11176/003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11176/003-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11176/003-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 xml:space="preserve">Копирование и </w:t>
    </w:r>
    <w:r w:rsidRPr="00A31431">
      <w:rPr>
        <w:sz w:val="22"/>
        <w:szCs w:val="22"/>
      </w:rPr>
      <w:t>распространение протокола без разрешения ИЛ ООО «Охрана. Безопасность» запрещено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</w:t>
          </w:r>
          <w:r>
            <w:rPr>
              <w:sz w:val="20"/>
              <w:szCs w:val="20"/>
            </w:rPr>
            <w:t xml:space="preserve"> № 11176/003-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11176/003- ТЖ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11176/004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11176/004-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11176/001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11176/004-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11176/004-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 xml:space="preserve">Копирование и распространение протокола без разрешения ИЛ ООО «Охрана. </w:t>
    </w:r>
    <w:r w:rsidRPr="001D5852">
      <w:rPr>
        <w:sz w:val="22"/>
        <w:szCs w:val="22"/>
      </w:rPr>
      <w:t>Безопасность» запрещено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11176/004- ТМ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</w:t>
          </w:r>
          <w:r>
            <w:rPr>
              <w:sz w:val="20"/>
              <w:szCs w:val="20"/>
            </w:rPr>
            <w:t>11176/004- Н</w:t>
          </w:r>
        </w:p>
      </w:tc>
      <w:tc>
        <w:tcPr>
          <w:tcW w:w="784" w:type="dxa"/>
        </w:tcPr>
        <w:p w:rsidR="00EE2799" w:rsidRPr="009E2A4C" w:rsidRDefault="00840641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840641" w:rsidP="0076042D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EE2799" w:rsidRDefault="00840641" w:rsidP="005C43EF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11176/005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</w:t>
          </w:r>
          <w:r>
            <w:rPr>
              <w:sz w:val="20"/>
              <w:szCs w:val="20"/>
            </w:rPr>
            <w:t>11176/005-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11176/005-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</w:t>
          </w:r>
          <w:r>
            <w:rPr>
              <w:sz w:val="20"/>
              <w:szCs w:val="20"/>
            </w:rPr>
            <w:t xml:space="preserve"> № 11176/005-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11176/005- ТЖ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 xml:space="preserve">Копирование и распространение </w:t>
    </w:r>
    <w:r w:rsidRPr="006E3E71">
      <w:rPr>
        <w:sz w:val="22"/>
        <w:szCs w:val="22"/>
      </w:rPr>
      <w:t>протокола без разрешения ИЛ ООО «Охрана. Безопасность» запрещено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</w:t>
          </w:r>
          <w:r>
            <w:rPr>
              <w:sz w:val="20"/>
              <w:szCs w:val="20"/>
            </w:rPr>
            <w:t>11176/005- Н</w:t>
          </w:r>
        </w:p>
      </w:tc>
      <w:tc>
        <w:tcPr>
          <w:tcW w:w="784" w:type="dxa"/>
        </w:tcPr>
        <w:p w:rsidR="00EE2799" w:rsidRPr="009E2A4C" w:rsidRDefault="00840641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840641" w:rsidP="0076042D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EE2799" w:rsidRDefault="00840641" w:rsidP="005C43EF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EA" w:rsidRDefault="00E85DEA">
    <w:pPr>
      <w:pStyle w:val="aa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11176/006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Х</w:t>
          </w:r>
        </w:p>
      </w:tc>
      <w:tc>
        <w:tcPr>
          <w:tcW w:w="784" w:type="dxa"/>
        </w:tcPr>
        <w:p w:rsidR="0076042D" w:rsidRPr="004C53B3" w:rsidRDefault="00840641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840641" w:rsidP="004C53B3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4B7CEF" w:rsidRDefault="00840641" w:rsidP="003367BB">
    <w:pPr>
      <w:pStyle w:val="aa"/>
      <w:jc w:val="both"/>
      <w:rPr>
        <w:sz w:val="22"/>
        <w:szCs w:val="22"/>
      </w:rPr>
    </w:pPr>
    <w:r w:rsidRPr="004B7CEF">
      <w:rPr>
        <w:sz w:val="22"/>
        <w:szCs w:val="22"/>
      </w:rPr>
      <w:t xml:space="preserve">Копирование и </w:t>
    </w:r>
    <w:r w:rsidRPr="004B7CEF">
      <w:rPr>
        <w:sz w:val="22"/>
        <w:szCs w:val="22"/>
      </w:rPr>
      <w:t>распространение протокола без разрешения ИЛ ООО «Охрана. Безопасность» запрещено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 xml:space="preserve">Копирование и распространение протокола без разрешения ИЛ ООО «Охрана. </w:t>
    </w:r>
    <w:r w:rsidRPr="00A31431">
      <w:rPr>
        <w:sz w:val="22"/>
        <w:szCs w:val="22"/>
      </w:rPr>
      <w:t>Безопасность» запрещено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М</w:t>
          </w:r>
        </w:p>
      </w:tc>
      <w:tc>
        <w:tcPr>
          <w:tcW w:w="784" w:type="dxa"/>
        </w:tcPr>
        <w:p w:rsidR="004A3174" w:rsidRPr="00C9085E" w:rsidRDefault="00840641" w:rsidP="00C9085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4A3174" w:rsidRPr="00C9085E" w:rsidRDefault="00840641" w:rsidP="00C9085E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A3174" w:rsidRPr="004D77C1" w:rsidRDefault="00840641" w:rsidP="00E22B17">
    <w:pPr>
      <w:pStyle w:val="aa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</w:t>
          </w:r>
          <w:r>
            <w:rPr>
              <w:sz w:val="20"/>
              <w:szCs w:val="20"/>
            </w:rPr>
            <w:t xml:space="preserve"> № 11176/006-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ТЖ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Н</w:t>
          </w:r>
        </w:p>
      </w:tc>
      <w:tc>
        <w:tcPr>
          <w:tcW w:w="784" w:type="dxa"/>
        </w:tcPr>
        <w:p w:rsidR="00EE2799" w:rsidRPr="009E2A4C" w:rsidRDefault="00840641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840641" w:rsidP="0076042D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EE2799" w:rsidRDefault="00840641" w:rsidP="005C43EF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11176/006-1А (11176/006)- Х</w:t>
          </w:r>
        </w:p>
      </w:tc>
      <w:tc>
        <w:tcPr>
          <w:tcW w:w="784" w:type="dxa"/>
        </w:tcPr>
        <w:p w:rsidR="0076042D" w:rsidRPr="004C53B3" w:rsidRDefault="00840641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840641" w:rsidP="004C53B3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4B7CEF" w:rsidRDefault="00840641" w:rsidP="003367BB">
    <w:pPr>
      <w:pStyle w:val="aa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11176/006-1А </w:t>
          </w:r>
          <w:r>
            <w:rPr>
              <w:sz w:val="20"/>
              <w:szCs w:val="20"/>
            </w:rPr>
            <w:t>(11176/006)-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</w:t>
          </w:r>
          <w:r>
            <w:rPr>
              <w:sz w:val="20"/>
              <w:szCs w:val="20"/>
            </w:rPr>
            <w:t>11176/001-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11176/006-1А (11176/006)-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 xml:space="preserve">Копирование и распространение протокола без разрешения ИЛ </w:t>
    </w:r>
    <w:r w:rsidRPr="00A31431">
      <w:rPr>
        <w:sz w:val="22"/>
        <w:szCs w:val="22"/>
      </w:rPr>
      <w:t>ООО «Охрана. Безопасность» запрещено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11176/006-1А (11176/006)- М</w:t>
          </w:r>
        </w:p>
      </w:tc>
      <w:tc>
        <w:tcPr>
          <w:tcW w:w="784" w:type="dxa"/>
        </w:tcPr>
        <w:p w:rsidR="004A3174" w:rsidRPr="00C9085E" w:rsidRDefault="00840641" w:rsidP="00C9085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4A3174" w:rsidRPr="00C9085E" w:rsidRDefault="00840641" w:rsidP="00C9085E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A3174" w:rsidRPr="004D77C1" w:rsidRDefault="00840641" w:rsidP="00E22B17">
    <w:pPr>
      <w:pStyle w:val="aa"/>
      <w:jc w:val="both"/>
      <w:rPr>
        <w:sz w:val="22"/>
        <w:szCs w:val="22"/>
      </w:rPr>
    </w:pPr>
    <w:r w:rsidRPr="004D77C1">
      <w:rPr>
        <w:sz w:val="22"/>
        <w:szCs w:val="22"/>
      </w:rPr>
      <w:t xml:space="preserve">Копирование и распространение протокола без </w:t>
    </w:r>
    <w:r w:rsidRPr="004D77C1">
      <w:rPr>
        <w:sz w:val="22"/>
        <w:szCs w:val="22"/>
      </w:rPr>
      <w:t>разрешения ИЛ ООО «Охрана. Безопасность» запрещено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</w:t>
          </w:r>
          <w:r>
            <w:rPr>
              <w:sz w:val="20"/>
              <w:szCs w:val="20"/>
            </w:rPr>
            <w:t xml:space="preserve"> № 11176/006-1А (11176/006)-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11176/006-1А (11176/006)- ТЖ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</w:t>
          </w:r>
          <w:r>
            <w:rPr>
              <w:sz w:val="20"/>
              <w:szCs w:val="20"/>
            </w:rPr>
            <w:t xml:space="preserve"> № 11176/006-1А (11176/006)- Н</w:t>
          </w:r>
        </w:p>
      </w:tc>
      <w:tc>
        <w:tcPr>
          <w:tcW w:w="784" w:type="dxa"/>
        </w:tcPr>
        <w:p w:rsidR="00EE2799" w:rsidRPr="009E2A4C" w:rsidRDefault="00840641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840641" w:rsidP="0076042D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EE2799" w:rsidRDefault="00840641" w:rsidP="005C43EF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11176/007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11176/007-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</w:t>
          </w:r>
          <w:r>
            <w:rPr>
              <w:sz w:val="20"/>
              <w:szCs w:val="20"/>
            </w:rPr>
            <w:t xml:space="preserve"> № 11176/007-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11176/008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11176/008-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11176/001-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 xml:space="preserve">Копирование и распространение </w:t>
    </w:r>
    <w:r w:rsidRPr="00A31431">
      <w:rPr>
        <w:sz w:val="22"/>
        <w:szCs w:val="22"/>
      </w:rPr>
      <w:t>протокола без разрешения ИЛ ООО «Охрана. Безопасность» запрещено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</w:t>
          </w:r>
          <w:r>
            <w:rPr>
              <w:sz w:val="20"/>
              <w:szCs w:val="20"/>
            </w:rPr>
            <w:t xml:space="preserve"> № 11176/008-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11176/009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11176/009-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11176/009-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 xml:space="preserve">Копирование и распространение протокола без разрешения ИЛ ООО «Охрана. Безопасность» </w:t>
    </w:r>
    <w:r w:rsidRPr="001D5852">
      <w:rPr>
        <w:sz w:val="22"/>
        <w:szCs w:val="22"/>
      </w:rPr>
      <w:t>запрещено</w:t>
    </w: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11176/009- ТЖ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11176/009- Н</w:t>
          </w:r>
        </w:p>
      </w:tc>
      <w:tc>
        <w:tcPr>
          <w:tcW w:w="784" w:type="dxa"/>
        </w:tcPr>
        <w:p w:rsidR="00EE2799" w:rsidRPr="009E2A4C" w:rsidRDefault="00840641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840641" w:rsidP="0076042D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EE2799" w:rsidRDefault="00840641" w:rsidP="005C43EF">
    <w:pPr>
      <w:pStyle w:val="aa"/>
      <w:jc w:val="both"/>
    </w:pPr>
    <w:r>
      <w:t xml:space="preserve">Копирование и распространение </w:t>
    </w:r>
    <w:r>
      <w:t>протокола без разрешения ИЛ ООО «Охрана. Безопасность» запрещено</w:t>
    </w:r>
  </w:p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11176/010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</w:t>
          </w:r>
          <w:r>
            <w:rPr>
              <w:sz w:val="20"/>
              <w:szCs w:val="20"/>
            </w:rPr>
            <w:t>№ 11176/010- Х</w:t>
          </w:r>
        </w:p>
      </w:tc>
      <w:tc>
        <w:tcPr>
          <w:tcW w:w="784" w:type="dxa"/>
        </w:tcPr>
        <w:p w:rsidR="0076042D" w:rsidRPr="004C53B3" w:rsidRDefault="00840641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840641" w:rsidP="004C53B3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4B7CEF" w:rsidRDefault="00840641" w:rsidP="003367BB">
    <w:pPr>
      <w:pStyle w:val="aa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11176/010-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11176/010- ТЖ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</w:t>
          </w:r>
          <w:r>
            <w:rPr>
              <w:sz w:val="20"/>
              <w:szCs w:val="20"/>
            </w:rPr>
            <w:t xml:space="preserve"> № 11176/001-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11176/011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6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</w:t>
          </w:r>
          <w:r>
            <w:rPr>
              <w:sz w:val="20"/>
              <w:szCs w:val="20"/>
            </w:rPr>
            <w:t>11176/011-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11176/011- Ш</w:t>
          </w:r>
        </w:p>
      </w:tc>
      <w:tc>
        <w:tcPr>
          <w:tcW w:w="784" w:type="dxa"/>
        </w:tcPr>
        <w:p w:rsidR="009B66C5" w:rsidRPr="00C30AD7" w:rsidRDefault="0084064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0641" w:rsidP="00C30AD7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9B66C5" w:rsidRPr="00A31431" w:rsidRDefault="00840641" w:rsidP="0030584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 xml:space="preserve">Копирование и распространение протокола без разрешения ИЛ ООО «Охрана. Безопасность» </w:t>
    </w:r>
    <w:r w:rsidRPr="00A31431">
      <w:rPr>
        <w:sz w:val="22"/>
        <w:szCs w:val="22"/>
      </w:rPr>
      <w:t>запрещено</w:t>
    </w:r>
  </w:p>
</w:ftr>
</file>

<file path=word/footer6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11176/011- О</w:t>
          </w:r>
        </w:p>
      </w:tc>
      <w:tc>
        <w:tcPr>
          <w:tcW w:w="720" w:type="dxa"/>
        </w:tcPr>
        <w:p w:rsidR="0076042D" w:rsidRPr="00F912F0" w:rsidRDefault="0084064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0641" w:rsidP="00F912F0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76042D" w:rsidRPr="001D5852" w:rsidRDefault="00840641" w:rsidP="005C3618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 xml:space="preserve">Копирование и распространение протокола без разрешения ИЛ ООО «Охрана. Безопасность» </w:t>
    </w:r>
    <w:r w:rsidRPr="001D5852">
      <w:rPr>
        <w:sz w:val="22"/>
        <w:szCs w:val="22"/>
      </w:rPr>
      <w:t>запрещено</w:t>
    </w:r>
  </w:p>
</w:ftr>
</file>

<file path=word/footer6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11176/011- ТЖ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11176/011- Н</w:t>
          </w:r>
        </w:p>
      </w:tc>
      <w:tc>
        <w:tcPr>
          <w:tcW w:w="784" w:type="dxa"/>
        </w:tcPr>
        <w:p w:rsidR="00EE2799" w:rsidRPr="009E2A4C" w:rsidRDefault="00840641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840641" w:rsidP="0076042D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EE2799" w:rsidRDefault="00840641" w:rsidP="005C43EF">
    <w:pPr>
      <w:pStyle w:val="aa"/>
      <w:jc w:val="both"/>
    </w:pPr>
    <w:r>
      <w:t xml:space="preserve">Копирование и </w:t>
    </w:r>
    <w:r>
      <w:t>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</w:t>
          </w:r>
          <w:r>
            <w:rPr>
              <w:sz w:val="20"/>
              <w:szCs w:val="20"/>
            </w:rPr>
            <w:t>11176/001- ТМ</w:t>
          </w:r>
        </w:p>
      </w:tc>
      <w:tc>
        <w:tcPr>
          <w:tcW w:w="784" w:type="dxa"/>
        </w:tcPr>
        <w:p w:rsidR="00F74CCB" w:rsidRPr="00310C71" w:rsidRDefault="0084064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0641" w:rsidP="00310C71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F74CCB" w:rsidRPr="006E3E71" w:rsidRDefault="00840641" w:rsidP="00AA76D8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11176/002</w:t>
          </w:r>
        </w:p>
      </w:tc>
      <w:tc>
        <w:tcPr>
          <w:tcW w:w="720" w:type="dxa"/>
        </w:tcPr>
        <w:p w:rsidR="00481C22" w:rsidRPr="00C31869" w:rsidRDefault="0084064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0641" w:rsidP="00C31869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481C22" w:rsidRDefault="00840641">
    <w:pPr>
      <w:pStyle w:val="aa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06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11176/002- Б</w:t>
          </w:r>
        </w:p>
      </w:tc>
      <w:tc>
        <w:tcPr>
          <w:tcW w:w="784" w:type="dxa"/>
        </w:tcPr>
        <w:p w:rsidR="00A87B75" w:rsidRPr="00751B84" w:rsidRDefault="0084064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0641" w:rsidP="00751B8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87B75" w:rsidRPr="00F27D93" w:rsidRDefault="00840641" w:rsidP="00240A51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641" w:rsidRDefault="00840641" w:rsidP="00E85DEA">
      <w:r>
        <w:separator/>
      </w:r>
    </w:p>
  </w:footnote>
  <w:footnote w:type="continuationSeparator" w:id="0">
    <w:p w:rsidR="00840641" w:rsidRDefault="00840641" w:rsidP="00E85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EA" w:rsidRDefault="00E85DE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EA" w:rsidRDefault="00E85DEA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EA" w:rsidRDefault="00E85DEA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_org" w:val="    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_name2" w:val="Тяжесть2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.dot"/>
    <w:docVar w:name="version" w:val="5"/>
  </w:docVars>
  <w:rsids>
    <w:rsidRoot w:val="00E85DEA"/>
    <w:rsid w:val="0005566C"/>
    <w:rsid w:val="000A6253"/>
    <w:rsid w:val="002149B0"/>
    <w:rsid w:val="00234932"/>
    <w:rsid w:val="002E55C6"/>
    <w:rsid w:val="003876C3"/>
    <w:rsid w:val="00402CAC"/>
    <w:rsid w:val="0043234B"/>
    <w:rsid w:val="00444410"/>
    <w:rsid w:val="004A47AD"/>
    <w:rsid w:val="004C4DB2"/>
    <w:rsid w:val="005A3A36"/>
    <w:rsid w:val="005B7FE8"/>
    <w:rsid w:val="0069682B"/>
    <w:rsid w:val="00717C9F"/>
    <w:rsid w:val="007262F1"/>
    <w:rsid w:val="00743B16"/>
    <w:rsid w:val="007566DD"/>
    <w:rsid w:val="007D1852"/>
    <w:rsid w:val="00840641"/>
    <w:rsid w:val="008E68DE"/>
    <w:rsid w:val="0090588D"/>
    <w:rsid w:val="009A2489"/>
    <w:rsid w:val="00A67754"/>
    <w:rsid w:val="00A91908"/>
    <w:rsid w:val="00AA4551"/>
    <w:rsid w:val="00AD7C32"/>
    <w:rsid w:val="00DB5302"/>
    <w:rsid w:val="00E124F4"/>
    <w:rsid w:val="00E62350"/>
    <w:rsid w:val="00E85DE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5DE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85DEA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E85DE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E85DEA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E85DEA"/>
    <w:pPr>
      <w:jc w:val="center"/>
    </w:pPr>
    <w:rPr>
      <w:sz w:val="20"/>
      <w:szCs w:val="20"/>
    </w:rPr>
  </w:style>
  <w:style w:type="character" w:customStyle="1" w:styleId="a9">
    <w:name w:val="Поле"/>
    <w:rsid w:val="00E85DEA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E85D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85DEA"/>
    <w:rPr>
      <w:sz w:val="24"/>
      <w:szCs w:val="24"/>
    </w:rPr>
  </w:style>
  <w:style w:type="character" w:styleId="ac">
    <w:name w:val="page number"/>
    <w:rsid w:val="00E85DEA"/>
  </w:style>
  <w:style w:type="paragraph" w:customStyle="1" w:styleId="ad">
    <w:name w:val="Подписи"/>
    <w:basedOn w:val="a"/>
    <w:rsid w:val="00E85DEA"/>
    <w:pPr>
      <w:jc w:val="center"/>
    </w:pPr>
    <w:rPr>
      <w:szCs w:val="20"/>
    </w:rPr>
  </w:style>
  <w:style w:type="paragraph" w:styleId="ae">
    <w:name w:val="header"/>
    <w:basedOn w:val="a"/>
    <w:link w:val="af"/>
    <w:rsid w:val="00E85DE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E85DE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5DE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85DEA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E85DE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E85DEA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E85DEA"/>
    <w:pPr>
      <w:jc w:val="center"/>
    </w:pPr>
    <w:rPr>
      <w:sz w:val="20"/>
      <w:szCs w:val="20"/>
    </w:rPr>
  </w:style>
  <w:style w:type="character" w:customStyle="1" w:styleId="a9">
    <w:name w:val="Поле"/>
    <w:rsid w:val="00E85DEA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E85D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85DEA"/>
    <w:rPr>
      <w:sz w:val="24"/>
      <w:szCs w:val="24"/>
    </w:rPr>
  </w:style>
  <w:style w:type="character" w:styleId="ac">
    <w:name w:val="page number"/>
    <w:rsid w:val="00E85DEA"/>
  </w:style>
  <w:style w:type="paragraph" w:customStyle="1" w:styleId="ad">
    <w:name w:val="Подписи"/>
    <w:basedOn w:val="a"/>
    <w:rsid w:val="00E85DEA"/>
    <w:pPr>
      <w:jc w:val="center"/>
    </w:pPr>
    <w:rPr>
      <w:szCs w:val="20"/>
    </w:rPr>
  </w:style>
  <w:style w:type="paragraph" w:styleId="ae">
    <w:name w:val="header"/>
    <w:basedOn w:val="a"/>
    <w:link w:val="af"/>
    <w:rsid w:val="00E85DE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E85D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9" Type="http://schemas.openxmlformats.org/officeDocument/2006/relationships/footer" Target="footer30.xml"/><Relationship Id="rId21" Type="http://schemas.openxmlformats.org/officeDocument/2006/relationships/footer" Target="footer12.xml"/><Relationship Id="rId34" Type="http://schemas.openxmlformats.org/officeDocument/2006/relationships/footer" Target="footer25.xml"/><Relationship Id="rId42" Type="http://schemas.openxmlformats.org/officeDocument/2006/relationships/footer" Target="footer33.xml"/><Relationship Id="rId47" Type="http://schemas.openxmlformats.org/officeDocument/2006/relationships/footer" Target="footer38.xml"/><Relationship Id="rId50" Type="http://schemas.openxmlformats.org/officeDocument/2006/relationships/footer" Target="footer41.xml"/><Relationship Id="rId55" Type="http://schemas.openxmlformats.org/officeDocument/2006/relationships/footer" Target="footer46.xml"/><Relationship Id="rId63" Type="http://schemas.openxmlformats.org/officeDocument/2006/relationships/footer" Target="footer54.xml"/><Relationship Id="rId68" Type="http://schemas.openxmlformats.org/officeDocument/2006/relationships/footer" Target="footer59.xml"/><Relationship Id="rId76" Type="http://schemas.openxmlformats.org/officeDocument/2006/relationships/theme" Target="theme/theme1.xml"/><Relationship Id="rId7" Type="http://schemas.openxmlformats.org/officeDocument/2006/relationships/header" Target="header1.xml"/><Relationship Id="rId71" Type="http://schemas.openxmlformats.org/officeDocument/2006/relationships/footer" Target="footer62.xml"/><Relationship Id="rId2" Type="http://schemas.microsoft.com/office/2007/relationships/stylesWithEffects" Target="stylesWithEffects.xml"/><Relationship Id="rId16" Type="http://schemas.openxmlformats.org/officeDocument/2006/relationships/footer" Target="footer7.xml"/><Relationship Id="rId29" Type="http://schemas.openxmlformats.org/officeDocument/2006/relationships/footer" Target="footer20.xml"/><Relationship Id="rId11" Type="http://schemas.openxmlformats.org/officeDocument/2006/relationships/header" Target="header3.xml"/><Relationship Id="rId24" Type="http://schemas.openxmlformats.org/officeDocument/2006/relationships/footer" Target="footer15.xml"/><Relationship Id="rId32" Type="http://schemas.openxmlformats.org/officeDocument/2006/relationships/footer" Target="footer23.xml"/><Relationship Id="rId37" Type="http://schemas.openxmlformats.org/officeDocument/2006/relationships/footer" Target="footer28.xml"/><Relationship Id="rId40" Type="http://schemas.openxmlformats.org/officeDocument/2006/relationships/footer" Target="footer31.xml"/><Relationship Id="rId45" Type="http://schemas.openxmlformats.org/officeDocument/2006/relationships/footer" Target="footer36.xml"/><Relationship Id="rId53" Type="http://schemas.openxmlformats.org/officeDocument/2006/relationships/footer" Target="footer44.xml"/><Relationship Id="rId58" Type="http://schemas.openxmlformats.org/officeDocument/2006/relationships/footer" Target="footer49.xml"/><Relationship Id="rId66" Type="http://schemas.openxmlformats.org/officeDocument/2006/relationships/footer" Target="footer57.xml"/><Relationship Id="rId74" Type="http://schemas.openxmlformats.org/officeDocument/2006/relationships/footer" Target="footer65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footer" Target="footer14.xml"/><Relationship Id="rId28" Type="http://schemas.openxmlformats.org/officeDocument/2006/relationships/footer" Target="footer19.xml"/><Relationship Id="rId36" Type="http://schemas.openxmlformats.org/officeDocument/2006/relationships/footer" Target="footer27.xml"/><Relationship Id="rId49" Type="http://schemas.openxmlformats.org/officeDocument/2006/relationships/footer" Target="footer40.xml"/><Relationship Id="rId57" Type="http://schemas.openxmlformats.org/officeDocument/2006/relationships/footer" Target="footer48.xml"/><Relationship Id="rId61" Type="http://schemas.openxmlformats.org/officeDocument/2006/relationships/footer" Target="footer52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31" Type="http://schemas.openxmlformats.org/officeDocument/2006/relationships/footer" Target="footer22.xml"/><Relationship Id="rId44" Type="http://schemas.openxmlformats.org/officeDocument/2006/relationships/footer" Target="footer35.xml"/><Relationship Id="rId52" Type="http://schemas.openxmlformats.org/officeDocument/2006/relationships/footer" Target="footer43.xml"/><Relationship Id="rId60" Type="http://schemas.openxmlformats.org/officeDocument/2006/relationships/footer" Target="footer51.xml"/><Relationship Id="rId65" Type="http://schemas.openxmlformats.org/officeDocument/2006/relationships/footer" Target="footer56.xml"/><Relationship Id="rId73" Type="http://schemas.openxmlformats.org/officeDocument/2006/relationships/footer" Target="footer6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3.xml"/><Relationship Id="rId27" Type="http://schemas.openxmlformats.org/officeDocument/2006/relationships/footer" Target="footer18.xml"/><Relationship Id="rId30" Type="http://schemas.openxmlformats.org/officeDocument/2006/relationships/footer" Target="footer21.xml"/><Relationship Id="rId35" Type="http://schemas.openxmlformats.org/officeDocument/2006/relationships/footer" Target="footer26.xml"/><Relationship Id="rId43" Type="http://schemas.openxmlformats.org/officeDocument/2006/relationships/footer" Target="footer34.xml"/><Relationship Id="rId48" Type="http://schemas.openxmlformats.org/officeDocument/2006/relationships/footer" Target="footer39.xml"/><Relationship Id="rId56" Type="http://schemas.openxmlformats.org/officeDocument/2006/relationships/footer" Target="footer47.xml"/><Relationship Id="rId64" Type="http://schemas.openxmlformats.org/officeDocument/2006/relationships/footer" Target="footer55.xml"/><Relationship Id="rId69" Type="http://schemas.openxmlformats.org/officeDocument/2006/relationships/footer" Target="footer60.xml"/><Relationship Id="rId8" Type="http://schemas.openxmlformats.org/officeDocument/2006/relationships/header" Target="header2.xml"/><Relationship Id="rId51" Type="http://schemas.openxmlformats.org/officeDocument/2006/relationships/footer" Target="footer42.xml"/><Relationship Id="rId72" Type="http://schemas.openxmlformats.org/officeDocument/2006/relationships/footer" Target="footer63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33" Type="http://schemas.openxmlformats.org/officeDocument/2006/relationships/footer" Target="footer24.xml"/><Relationship Id="rId38" Type="http://schemas.openxmlformats.org/officeDocument/2006/relationships/footer" Target="footer29.xml"/><Relationship Id="rId46" Type="http://schemas.openxmlformats.org/officeDocument/2006/relationships/footer" Target="footer37.xml"/><Relationship Id="rId59" Type="http://schemas.openxmlformats.org/officeDocument/2006/relationships/footer" Target="footer50.xml"/><Relationship Id="rId67" Type="http://schemas.openxmlformats.org/officeDocument/2006/relationships/footer" Target="footer58.xml"/><Relationship Id="rId20" Type="http://schemas.openxmlformats.org/officeDocument/2006/relationships/footer" Target="footer11.xml"/><Relationship Id="rId41" Type="http://schemas.openxmlformats.org/officeDocument/2006/relationships/footer" Target="footer32.xml"/><Relationship Id="rId54" Type="http://schemas.openxmlformats.org/officeDocument/2006/relationships/footer" Target="footer45.xml"/><Relationship Id="rId62" Type="http://schemas.openxmlformats.org/officeDocument/2006/relationships/footer" Target="footer53.xml"/><Relationship Id="rId70" Type="http://schemas.openxmlformats.org/officeDocument/2006/relationships/footer" Target="footer61.xm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print</Template>
  <TotalTime>0</TotalTime>
  <Pages>168</Pages>
  <Words>43514</Words>
  <Characters>248035</Characters>
  <Application>Microsoft Office Word</Application>
  <DocSecurity>0</DocSecurity>
  <Lines>2066</Lines>
  <Paragraphs>581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290968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creator>Митяева Ольга</dc:creator>
  <cp:lastModifiedBy>Митяева Ольга</cp:lastModifiedBy>
  <cp:revision>1</cp:revision>
  <dcterms:created xsi:type="dcterms:W3CDTF">2018-01-11T11:30:00Z</dcterms:created>
  <dcterms:modified xsi:type="dcterms:W3CDTF">2018-01-11T11:31:00Z</dcterms:modified>
</cp:coreProperties>
</file>